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98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5"/>
        <w:gridCol w:w="608"/>
        <w:gridCol w:w="1391"/>
        <w:gridCol w:w="992"/>
        <w:gridCol w:w="1134"/>
        <w:gridCol w:w="1134"/>
        <w:gridCol w:w="850"/>
        <w:gridCol w:w="1134"/>
        <w:gridCol w:w="91"/>
        <w:gridCol w:w="779"/>
      </w:tblGrid>
      <w:tr w:rsidR="00D9262D" w14:paraId="55120535" w14:textId="77777777" w:rsidTr="00B345A7">
        <w:trPr>
          <w:trHeight w:val="1108"/>
          <w:jc w:val="right"/>
        </w:trPr>
        <w:tc>
          <w:tcPr>
            <w:tcW w:w="8798" w:type="dxa"/>
            <w:gridSpan w:val="10"/>
            <w:tcBorders>
              <w:top w:val="single" w:sz="8" w:space="0" w:color="auto"/>
              <w:bottom w:val="single" w:sz="2" w:space="0" w:color="auto"/>
            </w:tcBorders>
          </w:tcPr>
          <w:p w14:paraId="1B48A6F9" w14:textId="77777777" w:rsidR="00B345A7" w:rsidRDefault="00372F13" w:rsidP="00B345A7">
            <w:pPr>
              <w:pStyle w:val="Ledetekst"/>
            </w:pPr>
            <w:r>
              <w:t>Prosjekt:</w:t>
            </w:r>
            <w:r>
              <w:rPr>
                <w:noProof/>
              </w:rPr>
              <w:t xml:space="preserve"> </w:t>
            </w:r>
          </w:p>
          <w:p w14:paraId="4D3A6A6F" w14:textId="5576598A" w:rsidR="00B345A7" w:rsidRPr="00294A46" w:rsidRDefault="00B83F2A" w:rsidP="00294A46">
            <w:pPr>
              <w:pStyle w:val="Tittel"/>
            </w:pPr>
            <w:r w:rsidRPr="00294A46">
              <w:t>Nytt sykehus i</w:t>
            </w:r>
            <w:r w:rsidR="0091476E" w:rsidRPr="00294A46">
              <w:t xml:space="preserve"> Drammen</w:t>
            </w:r>
          </w:p>
        </w:tc>
      </w:tr>
      <w:tr w:rsidR="00D9262D" w14:paraId="409A7BA0" w14:textId="77777777" w:rsidTr="00B345A7">
        <w:trPr>
          <w:trHeight w:val="6828"/>
          <w:jc w:val="right"/>
        </w:trPr>
        <w:tc>
          <w:tcPr>
            <w:tcW w:w="8798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14:paraId="2F5E96C6" w14:textId="77777777" w:rsidR="00B345A7" w:rsidRDefault="00372F13" w:rsidP="00B345A7">
            <w:pPr>
              <w:pStyle w:val="Ledetekst"/>
            </w:pPr>
            <w:r>
              <w:t>Tittel:</w:t>
            </w:r>
          </w:p>
          <w:p w14:paraId="38BB757B" w14:textId="21AF79A2" w:rsidR="00B345A7" w:rsidRDefault="00B83F2A" w:rsidP="00294A46">
            <w:pPr>
              <w:pStyle w:val="Tittel"/>
            </w:pPr>
            <w:r>
              <w:br/>
            </w:r>
          </w:p>
          <w:p w14:paraId="0A96C9AD" w14:textId="41692537" w:rsidR="00B345A7" w:rsidRDefault="00F27530" w:rsidP="00294A46">
            <w:pPr>
              <w:pStyle w:val="Tittel"/>
            </w:pPr>
            <w:r>
              <w:t>Bilag F1</w:t>
            </w:r>
            <w:r w:rsidR="00211808">
              <w:t>U</w:t>
            </w:r>
          </w:p>
          <w:p w14:paraId="7B9D4F13" w14:textId="36157671" w:rsidR="00F27530" w:rsidRDefault="000D58D3" w:rsidP="00294A46">
            <w:pPr>
              <w:pStyle w:val="Tittel"/>
            </w:pPr>
            <w:r>
              <w:t>Prisdokument</w:t>
            </w:r>
          </w:p>
          <w:p w14:paraId="134DE696" w14:textId="2019A693" w:rsidR="00864E9B" w:rsidRPr="00211808" w:rsidRDefault="00B00254" w:rsidP="00294A46">
            <w:pPr>
              <w:pStyle w:val="Tittel"/>
            </w:pPr>
            <w:r>
              <w:t>K9710 Sykehussenger</w:t>
            </w:r>
          </w:p>
          <w:p w14:paraId="4E8788DE" w14:textId="77777777" w:rsidR="00B345A7" w:rsidRDefault="00B345A7" w:rsidP="00294A46">
            <w:pPr>
              <w:pStyle w:val="Tittel"/>
            </w:pPr>
          </w:p>
        </w:tc>
      </w:tr>
      <w:tr w:rsidR="00D9262D" w14:paraId="14F1663E" w14:textId="77777777" w:rsidTr="00B345A7">
        <w:tblPrEx>
          <w:tblCellMar>
            <w:left w:w="71" w:type="dxa"/>
            <w:right w:w="71" w:type="dxa"/>
          </w:tblCellMar>
        </w:tblPrEx>
        <w:trPr>
          <w:trHeight w:val="248"/>
          <w:jc w:val="right"/>
        </w:trPr>
        <w:tc>
          <w:tcPr>
            <w:tcW w:w="6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856DD7" w14:textId="77777777" w:rsidR="00B345A7" w:rsidRPr="004513C5" w:rsidRDefault="00B345A7" w:rsidP="00B345A7">
            <w:pPr>
              <w:rPr>
                <w:sz w:val="22"/>
                <w:szCs w:val="22"/>
              </w:rPr>
            </w:pPr>
          </w:p>
        </w:tc>
        <w:tc>
          <w:tcPr>
            <w:tcW w:w="4125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D373DF" w14:textId="77777777" w:rsidR="00B345A7" w:rsidRPr="004513C5" w:rsidRDefault="00B345A7" w:rsidP="00B345A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116A5" w14:textId="77777777" w:rsidR="00B345A7" w:rsidRPr="004513C5" w:rsidRDefault="00B345A7" w:rsidP="00B345A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9E74DD" w14:textId="77777777" w:rsidR="00B345A7" w:rsidRPr="004513C5" w:rsidRDefault="00B345A7" w:rsidP="00B345A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F5E93F" w14:textId="77777777" w:rsidR="00B345A7" w:rsidRPr="004513C5" w:rsidRDefault="00B345A7" w:rsidP="00B345A7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02011D" w14:textId="77777777" w:rsidR="00B345A7" w:rsidRPr="004513C5" w:rsidRDefault="00B345A7" w:rsidP="00B345A7">
            <w:pPr>
              <w:rPr>
                <w:sz w:val="22"/>
                <w:szCs w:val="22"/>
              </w:rPr>
            </w:pPr>
          </w:p>
        </w:tc>
      </w:tr>
      <w:tr w:rsidR="00443E88" w14:paraId="37AE09B3" w14:textId="77777777" w:rsidTr="00B345A7">
        <w:tblPrEx>
          <w:tblCellMar>
            <w:left w:w="71" w:type="dxa"/>
            <w:right w:w="71" w:type="dxa"/>
          </w:tblCellMar>
        </w:tblPrEx>
        <w:trPr>
          <w:trHeight w:val="248"/>
          <w:jc w:val="right"/>
        </w:trPr>
        <w:tc>
          <w:tcPr>
            <w:tcW w:w="6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EC0E8D" w14:textId="7CEBCC8A" w:rsidR="00443E88" w:rsidRPr="004513C5" w:rsidRDefault="00443E88" w:rsidP="00443E88">
            <w:pPr>
              <w:rPr>
                <w:sz w:val="22"/>
                <w:szCs w:val="22"/>
              </w:rPr>
            </w:pPr>
          </w:p>
        </w:tc>
        <w:tc>
          <w:tcPr>
            <w:tcW w:w="4125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9F6E946" w14:textId="3A1CC62F" w:rsidR="00443E88" w:rsidRPr="004513C5" w:rsidRDefault="00443E88" w:rsidP="00443E8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600929" w14:textId="068BBEA0" w:rsidR="00443E88" w:rsidRPr="004513C5" w:rsidRDefault="00443E88" w:rsidP="00443E8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F4C1E92" w14:textId="613698AB" w:rsidR="00443E88" w:rsidRPr="004513C5" w:rsidRDefault="00443E88" w:rsidP="00443E8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3D951E" w14:textId="53904868" w:rsidR="00443E88" w:rsidRPr="004513C5" w:rsidRDefault="00443E88" w:rsidP="00443E88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8E5DB6" w14:textId="21D3C098" w:rsidR="00443E88" w:rsidRPr="004513C5" w:rsidRDefault="00443E88" w:rsidP="00443E88">
            <w:pPr>
              <w:rPr>
                <w:sz w:val="22"/>
                <w:szCs w:val="22"/>
              </w:rPr>
            </w:pPr>
          </w:p>
        </w:tc>
      </w:tr>
      <w:tr w:rsidR="00D9262D" w14:paraId="6F5CF3C5" w14:textId="77777777" w:rsidTr="00B345A7">
        <w:tblPrEx>
          <w:tblCellMar>
            <w:left w:w="71" w:type="dxa"/>
            <w:right w:w="71" w:type="dxa"/>
          </w:tblCellMar>
        </w:tblPrEx>
        <w:trPr>
          <w:trHeight w:val="263"/>
          <w:jc w:val="right"/>
        </w:trPr>
        <w:tc>
          <w:tcPr>
            <w:tcW w:w="6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AB6F829" w14:textId="31D41B9E" w:rsidR="00B345A7" w:rsidRPr="004513C5" w:rsidRDefault="00B345A7" w:rsidP="00B345A7">
            <w:pPr>
              <w:rPr>
                <w:sz w:val="22"/>
                <w:szCs w:val="22"/>
              </w:rPr>
            </w:pPr>
          </w:p>
        </w:tc>
        <w:tc>
          <w:tcPr>
            <w:tcW w:w="4125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5B1875" w14:textId="5F3C92AF" w:rsidR="00B345A7" w:rsidRPr="004513C5" w:rsidRDefault="00B345A7" w:rsidP="00B345A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9C618FE" w14:textId="7BD96D21" w:rsidR="00B345A7" w:rsidRPr="00F617E3" w:rsidRDefault="00B345A7" w:rsidP="00B345A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B9B5F7" w14:textId="3A1968E2" w:rsidR="00B345A7" w:rsidRPr="004513C5" w:rsidRDefault="00B345A7" w:rsidP="00B345A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286C1F0" w14:textId="56E8BFF8" w:rsidR="00B345A7" w:rsidRPr="004513C5" w:rsidRDefault="00B345A7" w:rsidP="00B345A7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CADBBE" w14:textId="7D12D7AB" w:rsidR="00B345A7" w:rsidRPr="004513C5" w:rsidRDefault="00B345A7" w:rsidP="00B345A7">
            <w:pPr>
              <w:rPr>
                <w:sz w:val="22"/>
                <w:szCs w:val="22"/>
              </w:rPr>
            </w:pPr>
          </w:p>
        </w:tc>
      </w:tr>
      <w:tr w:rsidR="003065F1" w14:paraId="55CA9B10" w14:textId="77777777" w:rsidTr="00B345A7">
        <w:tblPrEx>
          <w:tblCellMar>
            <w:left w:w="71" w:type="dxa"/>
            <w:right w:w="71" w:type="dxa"/>
          </w:tblCellMar>
        </w:tblPrEx>
        <w:trPr>
          <w:trHeight w:val="248"/>
          <w:jc w:val="right"/>
        </w:trPr>
        <w:tc>
          <w:tcPr>
            <w:tcW w:w="6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C00AE0C" w14:textId="1792E3C3" w:rsidR="003065F1" w:rsidRPr="004513C5" w:rsidRDefault="003065F1" w:rsidP="003065F1">
            <w:pPr>
              <w:rPr>
                <w:sz w:val="22"/>
                <w:szCs w:val="22"/>
              </w:rPr>
            </w:pPr>
          </w:p>
        </w:tc>
        <w:tc>
          <w:tcPr>
            <w:tcW w:w="4125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121E857" w14:textId="62CAC275" w:rsidR="003065F1" w:rsidRPr="004513C5" w:rsidRDefault="003065F1" w:rsidP="003065F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DB0D40" w14:textId="5981C761" w:rsidR="003065F1" w:rsidRPr="00D929BF" w:rsidRDefault="003065F1" w:rsidP="003065F1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81A34" w14:textId="6D8319CD" w:rsidR="003065F1" w:rsidRPr="004513C5" w:rsidRDefault="003065F1" w:rsidP="003065F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8322171" w14:textId="3C92F9BA" w:rsidR="003065F1" w:rsidRPr="004513C5" w:rsidRDefault="003065F1" w:rsidP="003065F1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39E31C" w14:textId="31344049" w:rsidR="003065F1" w:rsidRPr="004513C5" w:rsidRDefault="003065F1" w:rsidP="003065F1">
            <w:pPr>
              <w:rPr>
                <w:sz w:val="22"/>
                <w:szCs w:val="22"/>
              </w:rPr>
            </w:pPr>
          </w:p>
        </w:tc>
      </w:tr>
      <w:tr w:rsidR="00D00BA6" w14:paraId="7D22ADF7" w14:textId="77777777" w:rsidTr="00B00254">
        <w:tblPrEx>
          <w:tblCellMar>
            <w:left w:w="71" w:type="dxa"/>
            <w:right w:w="71" w:type="dxa"/>
          </w:tblCellMar>
        </w:tblPrEx>
        <w:trPr>
          <w:trHeight w:val="414"/>
          <w:jc w:val="right"/>
        </w:trPr>
        <w:tc>
          <w:tcPr>
            <w:tcW w:w="6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AB923F" w14:textId="7EF05C34" w:rsidR="00D00BA6" w:rsidRPr="003512F5" w:rsidRDefault="00D00BA6" w:rsidP="00D00BA6">
            <w:pPr>
              <w:rPr>
                <w:sz w:val="22"/>
                <w:szCs w:val="22"/>
              </w:rPr>
            </w:pPr>
          </w:p>
        </w:tc>
        <w:tc>
          <w:tcPr>
            <w:tcW w:w="4125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166822" w14:textId="257E7237" w:rsidR="00D00BA6" w:rsidRPr="003512F5" w:rsidRDefault="00D00BA6" w:rsidP="00D00BA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A5B3BE" w14:textId="7D14E412" w:rsidR="00D00BA6" w:rsidRPr="00D929BF" w:rsidRDefault="00D00BA6" w:rsidP="00D00BA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ED8699" w14:textId="0B3B4D65" w:rsidR="00D00BA6" w:rsidRPr="003512F5" w:rsidRDefault="00D00BA6" w:rsidP="00D00BA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5157C1" w14:textId="07B37926" w:rsidR="00D00BA6" w:rsidRPr="003512F5" w:rsidRDefault="00D00BA6" w:rsidP="00D00BA6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A0351E" w14:textId="793880D6" w:rsidR="00D00BA6" w:rsidRPr="003512F5" w:rsidRDefault="00D00BA6" w:rsidP="00D00BA6">
            <w:pPr>
              <w:rPr>
                <w:sz w:val="22"/>
                <w:szCs w:val="22"/>
              </w:rPr>
            </w:pPr>
          </w:p>
        </w:tc>
      </w:tr>
      <w:tr w:rsidR="00D9262D" w14:paraId="194089C4" w14:textId="77777777" w:rsidTr="00B345A7">
        <w:tblPrEx>
          <w:tblCellMar>
            <w:left w:w="71" w:type="dxa"/>
            <w:right w:w="71" w:type="dxa"/>
          </w:tblCellMar>
        </w:tblPrEx>
        <w:trPr>
          <w:trHeight w:val="248"/>
          <w:jc w:val="right"/>
        </w:trPr>
        <w:tc>
          <w:tcPr>
            <w:tcW w:w="6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78D66A" w14:textId="64D54E49" w:rsidR="00B345A7" w:rsidRPr="004513C5" w:rsidRDefault="00372F13" w:rsidP="00B345A7">
            <w:pPr>
              <w:rPr>
                <w:sz w:val="22"/>
                <w:szCs w:val="22"/>
              </w:rPr>
            </w:pPr>
            <w:r w:rsidRPr="004513C5">
              <w:rPr>
                <w:sz w:val="22"/>
                <w:szCs w:val="22"/>
              </w:rPr>
              <w:t>0</w:t>
            </w:r>
            <w:r w:rsidR="003065F1">
              <w:rPr>
                <w:sz w:val="22"/>
                <w:szCs w:val="22"/>
              </w:rPr>
              <w:t>1</w:t>
            </w:r>
          </w:p>
        </w:tc>
        <w:tc>
          <w:tcPr>
            <w:tcW w:w="4125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4C679BF" w14:textId="58DD71D1" w:rsidR="00B345A7" w:rsidRPr="004513C5" w:rsidRDefault="00D2260E" w:rsidP="00B34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konkurransegrunnlag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397B09" w14:textId="65D0C96E" w:rsidR="00B345A7" w:rsidRPr="00D929BF" w:rsidRDefault="001A6AE1" w:rsidP="00B345A7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31</w:t>
            </w:r>
            <w:r w:rsidR="00B00254" w:rsidRPr="00B00254">
              <w:rPr>
                <w:sz w:val="22"/>
                <w:szCs w:val="22"/>
              </w:rPr>
              <w:t>.0</w:t>
            </w:r>
            <w:r w:rsidR="008D20A0">
              <w:rPr>
                <w:sz w:val="22"/>
                <w:szCs w:val="22"/>
              </w:rPr>
              <w:t>5</w:t>
            </w:r>
            <w:r w:rsidR="00B00254" w:rsidRPr="00B00254">
              <w:rPr>
                <w:sz w:val="22"/>
                <w:szCs w:val="22"/>
              </w:rPr>
              <w:t>.24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3202A2" w14:textId="3FE57E78" w:rsidR="00B345A7" w:rsidRPr="004513C5" w:rsidRDefault="00D96BD5" w:rsidP="00B34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ELN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9BA5B7" w14:textId="0E62D23D" w:rsidR="00B345A7" w:rsidRPr="004513C5" w:rsidRDefault="00D96BD5" w:rsidP="00B34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RUN</w:t>
            </w:r>
          </w:p>
        </w:tc>
        <w:tc>
          <w:tcPr>
            <w:tcW w:w="87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314568" w14:textId="10D0F0E9" w:rsidR="00B345A7" w:rsidRPr="004513C5" w:rsidRDefault="00D96BD5" w:rsidP="00B34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ARH</w:t>
            </w:r>
          </w:p>
        </w:tc>
      </w:tr>
      <w:tr w:rsidR="00D9262D" w14:paraId="5FE43411" w14:textId="77777777" w:rsidTr="00B345A7">
        <w:tblPrEx>
          <w:tblCellMar>
            <w:left w:w="71" w:type="dxa"/>
            <w:right w:w="71" w:type="dxa"/>
          </w:tblCellMar>
        </w:tblPrEx>
        <w:trPr>
          <w:trHeight w:val="232"/>
          <w:jc w:val="right"/>
        </w:trPr>
        <w:tc>
          <w:tcPr>
            <w:tcW w:w="685" w:type="dxa"/>
            <w:tcBorders>
              <w:top w:val="single" w:sz="2" w:space="0" w:color="auto"/>
              <w:bottom w:val="single" w:sz="8" w:space="0" w:color="auto"/>
            </w:tcBorders>
            <w:shd w:val="clear" w:color="auto" w:fill="E6E6E6"/>
          </w:tcPr>
          <w:p w14:paraId="5BF1D5A8" w14:textId="77777777" w:rsidR="00B345A7" w:rsidRDefault="00372F13" w:rsidP="00B345A7">
            <w:pPr>
              <w:pStyle w:val="Ledetekst"/>
            </w:pPr>
            <w:r>
              <w:t>Rev.</w:t>
            </w:r>
          </w:p>
        </w:tc>
        <w:tc>
          <w:tcPr>
            <w:tcW w:w="4125" w:type="dxa"/>
            <w:gridSpan w:val="4"/>
            <w:tcBorders>
              <w:top w:val="single" w:sz="2" w:space="0" w:color="auto"/>
              <w:bottom w:val="single" w:sz="8" w:space="0" w:color="auto"/>
            </w:tcBorders>
            <w:shd w:val="clear" w:color="auto" w:fill="E6E6E6"/>
          </w:tcPr>
          <w:p w14:paraId="679E635F" w14:textId="77777777" w:rsidR="00B345A7" w:rsidRDefault="00372F13" w:rsidP="00B345A7">
            <w:pPr>
              <w:pStyle w:val="Ledetekst"/>
            </w:pPr>
            <w:r>
              <w:t>Beskrivelse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8" w:space="0" w:color="auto"/>
            </w:tcBorders>
            <w:shd w:val="clear" w:color="auto" w:fill="E6E6E6"/>
          </w:tcPr>
          <w:p w14:paraId="42572F71" w14:textId="77777777" w:rsidR="00B345A7" w:rsidRDefault="00372F13" w:rsidP="00B345A7">
            <w:pPr>
              <w:pStyle w:val="Ledetekst"/>
            </w:pPr>
            <w:r>
              <w:t>Rev. Dato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8" w:space="0" w:color="auto"/>
            </w:tcBorders>
            <w:shd w:val="clear" w:color="auto" w:fill="E6E6E6"/>
          </w:tcPr>
          <w:p w14:paraId="25C3EC87" w14:textId="77777777" w:rsidR="00B345A7" w:rsidRDefault="00372F13" w:rsidP="00B345A7">
            <w:pPr>
              <w:pStyle w:val="Ledetekst"/>
            </w:pPr>
            <w:r>
              <w:t>Utarbeidet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8" w:space="0" w:color="auto"/>
            </w:tcBorders>
            <w:shd w:val="clear" w:color="auto" w:fill="E6E6E6"/>
          </w:tcPr>
          <w:p w14:paraId="6855AECA" w14:textId="77777777" w:rsidR="00B345A7" w:rsidRDefault="00372F13" w:rsidP="00B345A7">
            <w:pPr>
              <w:pStyle w:val="Ledetekst"/>
            </w:pPr>
            <w:r>
              <w:t>Kontroll</w:t>
            </w:r>
          </w:p>
        </w:tc>
        <w:tc>
          <w:tcPr>
            <w:tcW w:w="870" w:type="dxa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E6E6E6"/>
          </w:tcPr>
          <w:p w14:paraId="3A1F5A9E" w14:textId="77777777" w:rsidR="00B345A7" w:rsidRDefault="00372F13" w:rsidP="00B345A7">
            <w:pPr>
              <w:pStyle w:val="Ledetekst"/>
            </w:pPr>
            <w:r>
              <w:t>Godkjent</w:t>
            </w:r>
          </w:p>
        </w:tc>
      </w:tr>
      <w:tr w:rsidR="00D9262D" w14:paraId="6340A7EC" w14:textId="77777777" w:rsidTr="00B345A7">
        <w:trPr>
          <w:cantSplit/>
          <w:trHeight w:val="657"/>
          <w:jc w:val="right"/>
        </w:trPr>
        <w:tc>
          <w:tcPr>
            <w:tcW w:w="2684" w:type="dxa"/>
            <w:gridSpan w:val="3"/>
            <w:tcBorders>
              <w:top w:val="single" w:sz="8" w:space="0" w:color="auto"/>
            </w:tcBorders>
          </w:tcPr>
          <w:p w14:paraId="50AE53C1" w14:textId="77777777" w:rsidR="00B345A7" w:rsidRDefault="00372F13" w:rsidP="00B345A7">
            <w:pPr>
              <w:pStyle w:val="Ledetekst"/>
            </w:pPr>
            <w:r>
              <w:t>Kontraktor/leverandørs logo:</w:t>
            </w:r>
          </w:p>
          <w:p w14:paraId="4ACFFC50" w14:textId="77777777" w:rsidR="00B345A7" w:rsidRDefault="00B345A7" w:rsidP="00B345A7">
            <w:pPr>
              <w:pStyle w:val="Undertittel"/>
            </w:pPr>
          </w:p>
        </w:tc>
        <w:tc>
          <w:tcPr>
            <w:tcW w:w="992" w:type="dxa"/>
            <w:tcBorders>
              <w:top w:val="single" w:sz="8" w:space="0" w:color="auto"/>
            </w:tcBorders>
          </w:tcPr>
          <w:p w14:paraId="280F63CD" w14:textId="77777777" w:rsidR="00B345A7" w:rsidRDefault="00372F13" w:rsidP="00B345A7">
            <w:pPr>
              <w:pStyle w:val="Ledetekst"/>
            </w:pPr>
            <w:r>
              <w:t xml:space="preserve">Bygg </w:t>
            </w:r>
            <w:proofErr w:type="spellStart"/>
            <w:r>
              <w:t>nr</w:t>
            </w:r>
            <w:proofErr w:type="spellEnd"/>
            <w:r>
              <w:t>:</w:t>
            </w:r>
          </w:p>
          <w:p w14:paraId="71748809" w14:textId="77777777" w:rsidR="00B345A7" w:rsidRDefault="00B345A7" w:rsidP="00B345A7">
            <w:pPr>
              <w:pStyle w:val="Undertittel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1E93B5EF" w14:textId="77777777" w:rsidR="00B345A7" w:rsidRDefault="00372F13" w:rsidP="00B345A7">
            <w:pPr>
              <w:pStyle w:val="Ledetekst"/>
            </w:pPr>
            <w:r>
              <w:t>Etasje nr.:</w:t>
            </w:r>
          </w:p>
          <w:p w14:paraId="23B7649F" w14:textId="77777777" w:rsidR="00B345A7" w:rsidRDefault="00B345A7" w:rsidP="00B345A7">
            <w:pPr>
              <w:pStyle w:val="Undertittel"/>
            </w:pPr>
          </w:p>
        </w:tc>
        <w:tc>
          <w:tcPr>
            <w:tcW w:w="1984" w:type="dxa"/>
            <w:gridSpan w:val="2"/>
            <w:tcBorders>
              <w:top w:val="single" w:sz="8" w:space="0" w:color="auto"/>
            </w:tcBorders>
          </w:tcPr>
          <w:p w14:paraId="4D9BF696" w14:textId="77777777" w:rsidR="00B345A7" w:rsidRDefault="00372F13" w:rsidP="00B345A7">
            <w:pPr>
              <w:pStyle w:val="Ledetekst"/>
            </w:pPr>
            <w:proofErr w:type="spellStart"/>
            <w:r>
              <w:t>Systemgr</w:t>
            </w:r>
            <w:proofErr w:type="spellEnd"/>
            <w:r>
              <w:t>.:</w:t>
            </w:r>
          </w:p>
          <w:p w14:paraId="734FB5A0" w14:textId="77777777" w:rsidR="00B345A7" w:rsidRDefault="00B345A7" w:rsidP="00B345A7">
            <w:pPr>
              <w:pStyle w:val="Undertittel"/>
            </w:pPr>
          </w:p>
        </w:tc>
        <w:tc>
          <w:tcPr>
            <w:tcW w:w="2004" w:type="dxa"/>
            <w:gridSpan w:val="3"/>
            <w:tcBorders>
              <w:top w:val="single" w:sz="8" w:space="0" w:color="auto"/>
            </w:tcBorders>
          </w:tcPr>
          <w:p w14:paraId="53F7B2DC" w14:textId="77777777" w:rsidR="00B345A7" w:rsidRDefault="00372F13" w:rsidP="00B345A7">
            <w:pPr>
              <w:pStyle w:val="Ledetekst"/>
            </w:pPr>
            <w:r>
              <w:t>Antall sider:</w:t>
            </w:r>
          </w:p>
          <w:p w14:paraId="609585F3" w14:textId="073C4BB8" w:rsidR="00B345A7" w:rsidRPr="006D0265" w:rsidRDefault="00372F13" w:rsidP="00B345A7">
            <w:pPr>
              <w:pStyle w:val="Undertittel"/>
              <w:rPr>
                <w:rFonts w:ascii="Cambria" w:hAnsi="Cambria"/>
                <w:szCs w:val="32"/>
              </w:rPr>
            </w:pPr>
            <w:r w:rsidRPr="006D0265">
              <w:rPr>
                <w:rFonts w:ascii="Cambria" w:hAnsi="Cambria"/>
                <w:szCs w:val="32"/>
              </w:rPr>
              <w:t xml:space="preserve">Side </w:t>
            </w:r>
            <w:r w:rsidRPr="006D0265">
              <w:rPr>
                <w:rStyle w:val="Sidetall"/>
                <w:rFonts w:ascii="Cambria" w:hAnsi="Cambria"/>
                <w:szCs w:val="32"/>
              </w:rPr>
              <w:fldChar w:fldCharType="begin"/>
            </w:r>
            <w:r w:rsidRPr="006D0265">
              <w:rPr>
                <w:rStyle w:val="Sidetall"/>
                <w:rFonts w:ascii="Cambria" w:hAnsi="Cambria"/>
                <w:szCs w:val="32"/>
              </w:rPr>
              <w:instrText xml:space="preserve"> PAGE </w:instrText>
            </w:r>
            <w:r w:rsidRPr="006D0265">
              <w:rPr>
                <w:rStyle w:val="Sidetall"/>
                <w:rFonts w:ascii="Cambria" w:hAnsi="Cambria"/>
                <w:szCs w:val="32"/>
              </w:rPr>
              <w:fldChar w:fldCharType="separate"/>
            </w:r>
            <w:r w:rsidR="00EC576E" w:rsidRPr="006D0265">
              <w:rPr>
                <w:rStyle w:val="Sidetall"/>
                <w:rFonts w:ascii="Cambria" w:hAnsi="Cambria"/>
                <w:noProof/>
                <w:szCs w:val="32"/>
              </w:rPr>
              <w:t>1</w:t>
            </w:r>
            <w:r w:rsidRPr="006D0265">
              <w:rPr>
                <w:rStyle w:val="Sidetall"/>
                <w:rFonts w:ascii="Cambria" w:hAnsi="Cambria"/>
                <w:szCs w:val="32"/>
              </w:rPr>
              <w:fldChar w:fldCharType="end"/>
            </w:r>
            <w:r w:rsidRPr="006D0265">
              <w:rPr>
                <w:rFonts w:ascii="Cambria" w:hAnsi="Cambria"/>
                <w:snapToGrid w:val="0"/>
                <w:szCs w:val="32"/>
              </w:rPr>
              <w:t xml:space="preserve"> av </w:t>
            </w:r>
            <w:r w:rsidR="00D733DB">
              <w:rPr>
                <w:rStyle w:val="Sidetall"/>
                <w:rFonts w:ascii="Cambria" w:hAnsi="Cambria"/>
                <w:szCs w:val="32"/>
              </w:rPr>
              <w:t>4</w:t>
            </w:r>
          </w:p>
        </w:tc>
      </w:tr>
      <w:tr w:rsidR="00D9262D" w14:paraId="619D1C54" w14:textId="77777777" w:rsidTr="00B345A7">
        <w:trPr>
          <w:cantSplit/>
          <w:trHeight w:val="839"/>
          <w:jc w:val="right"/>
        </w:trPr>
        <w:tc>
          <w:tcPr>
            <w:tcW w:w="1293" w:type="dxa"/>
            <w:gridSpan w:val="2"/>
          </w:tcPr>
          <w:p w14:paraId="4276F11C" w14:textId="77777777" w:rsidR="00B345A7" w:rsidRDefault="00372F13" w:rsidP="00B345A7">
            <w:pPr>
              <w:pStyle w:val="Ledetekst"/>
            </w:pPr>
            <w:r>
              <w:t>Prosjekt:</w:t>
            </w:r>
          </w:p>
          <w:p w14:paraId="680C99FC" w14:textId="191D8CAB" w:rsidR="00B345A7" w:rsidRPr="006D0265" w:rsidRDefault="00B83F2A" w:rsidP="00B345A7">
            <w:pPr>
              <w:pStyle w:val="Undertittel"/>
              <w:rPr>
                <w:rFonts w:ascii="Cambria" w:hAnsi="Cambria"/>
              </w:rPr>
            </w:pPr>
            <w:r w:rsidRPr="006D0265">
              <w:rPr>
                <w:rFonts w:ascii="Cambria" w:hAnsi="Cambria"/>
              </w:rPr>
              <w:t>NSD</w:t>
            </w:r>
          </w:p>
        </w:tc>
        <w:tc>
          <w:tcPr>
            <w:tcW w:w="1391" w:type="dxa"/>
          </w:tcPr>
          <w:p w14:paraId="467C3815" w14:textId="77777777" w:rsidR="00B345A7" w:rsidRDefault="00372F13" w:rsidP="00B345A7">
            <w:pPr>
              <w:pStyle w:val="Ledetekst"/>
            </w:pPr>
            <w:proofErr w:type="spellStart"/>
            <w:r>
              <w:t>Utgivernr</w:t>
            </w:r>
            <w:proofErr w:type="spellEnd"/>
            <w:r>
              <w:t>:</w:t>
            </w:r>
          </w:p>
          <w:p w14:paraId="268047CF" w14:textId="77777777" w:rsidR="00B345A7" w:rsidRPr="006D0265" w:rsidRDefault="00372F13" w:rsidP="00B345A7">
            <w:pPr>
              <w:pStyle w:val="Undertittel"/>
              <w:rPr>
                <w:rFonts w:ascii="Cambria" w:hAnsi="Cambria"/>
              </w:rPr>
            </w:pPr>
            <w:r w:rsidRPr="006D0265">
              <w:rPr>
                <w:rFonts w:ascii="Cambria" w:hAnsi="Cambria"/>
              </w:rPr>
              <w:t>0000</w:t>
            </w:r>
          </w:p>
        </w:tc>
        <w:tc>
          <w:tcPr>
            <w:tcW w:w="992" w:type="dxa"/>
          </w:tcPr>
          <w:p w14:paraId="224FA34C" w14:textId="77777777" w:rsidR="00B345A7" w:rsidRDefault="00372F13" w:rsidP="00B345A7">
            <w:pPr>
              <w:pStyle w:val="Ledetekst"/>
            </w:pPr>
            <w:r>
              <w:t>Fag:</w:t>
            </w:r>
          </w:p>
          <w:p w14:paraId="64385EF1" w14:textId="6093389E" w:rsidR="00B345A7" w:rsidRPr="006D0265" w:rsidRDefault="00211808" w:rsidP="00B345A7">
            <w:pPr>
              <w:pStyle w:val="Undertittel"/>
              <w:rPr>
                <w:rFonts w:ascii="Cambria" w:hAnsi="Cambria"/>
              </w:rPr>
            </w:pPr>
            <w:r w:rsidRPr="006D0265">
              <w:rPr>
                <w:rFonts w:ascii="Cambria" w:hAnsi="Cambria"/>
              </w:rPr>
              <w:t>U</w:t>
            </w:r>
          </w:p>
        </w:tc>
        <w:tc>
          <w:tcPr>
            <w:tcW w:w="1134" w:type="dxa"/>
          </w:tcPr>
          <w:p w14:paraId="61C3253F" w14:textId="77777777" w:rsidR="00211808" w:rsidRPr="00B00254" w:rsidRDefault="00211808" w:rsidP="00211808">
            <w:pPr>
              <w:pStyle w:val="Ledetekst"/>
              <w:rPr>
                <w:color w:val="FFFFFF" w:themeColor="background1"/>
              </w:rPr>
            </w:pPr>
            <w:r w:rsidRPr="00B00254">
              <w:rPr>
                <w:color w:val="FFFFFF" w:themeColor="background1"/>
              </w:rPr>
              <w:t>1</w:t>
            </w:r>
          </w:p>
          <w:p w14:paraId="33FD2B8C" w14:textId="27251781" w:rsidR="00211808" w:rsidRPr="00B00254" w:rsidRDefault="004E63FE" w:rsidP="00211808">
            <w:pPr>
              <w:pStyle w:val="Undertittel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SP</w:t>
            </w:r>
          </w:p>
        </w:tc>
        <w:tc>
          <w:tcPr>
            <w:tcW w:w="1984" w:type="dxa"/>
            <w:gridSpan w:val="2"/>
          </w:tcPr>
          <w:p w14:paraId="3E0E6CB7" w14:textId="77777777" w:rsidR="00B345A7" w:rsidRPr="00B00254" w:rsidRDefault="00211808" w:rsidP="00211808">
            <w:pPr>
              <w:pStyle w:val="Ledetekst"/>
              <w:rPr>
                <w:color w:val="FFFFFF" w:themeColor="background1"/>
              </w:rPr>
            </w:pPr>
            <w:r w:rsidRPr="00B00254">
              <w:rPr>
                <w:color w:val="FFFFFF" w:themeColor="background1"/>
              </w:rPr>
              <w:t>1</w:t>
            </w:r>
          </w:p>
          <w:p w14:paraId="4AD432AF" w14:textId="7DA1B8D6" w:rsidR="00211808" w:rsidRPr="00B00254" w:rsidRDefault="004E63FE" w:rsidP="00211808">
            <w:pPr>
              <w:pStyle w:val="Undertittel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  <w:r w:rsidR="0050577E">
              <w:rPr>
                <w:rFonts w:ascii="Cambria" w:hAnsi="Cambria"/>
              </w:rPr>
              <w:t>16</w:t>
            </w:r>
            <w:r w:rsidR="00324A6B">
              <w:rPr>
                <w:rFonts w:ascii="Cambria" w:hAnsi="Cambria"/>
              </w:rPr>
              <w:t>0</w:t>
            </w:r>
          </w:p>
        </w:tc>
        <w:tc>
          <w:tcPr>
            <w:tcW w:w="1225" w:type="dxa"/>
            <w:gridSpan w:val="2"/>
          </w:tcPr>
          <w:p w14:paraId="49A93552" w14:textId="77777777" w:rsidR="00B345A7" w:rsidRPr="00B00254" w:rsidRDefault="00372F13" w:rsidP="00B345A7">
            <w:pPr>
              <w:pStyle w:val="Ledetekst"/>
            </w:pPr>
            <w:r w:rsidRPr="00B00254">
              <w:t>Rev.nr.:</w:t>
            </w:r>
          </w:p>
          <w:p w14:paraId="7B6F6B25" w14:textId="2850A43B" w:rsidR="00B345A7" w:rsidRPr="00B00254" w:rsidRDefault="00372F13" w:rsidP="00B345A7">
            <w:pPr>
              <w:pStyle w:val="Undertittel"/>
              <w:rPr>
                <w:rFonts w:ascii="Cambria" w:hAnsi="Cambria"/>
              </w:rPr>
            </w:pPr>
            <w:r w:rsidRPr="00B00254">
              <w:rPr>
                <w:rFonts w:ascii="Cambria" w:hAnsi="Cambria"/>
              </w:rPr>
              <w:t>0</w:t>
            </w:r>
            <w:r w:rsidR="004E63FE">
              <w:rPr>
                <w:rFonts w:ascii="Cambria" w:hAnsi="Cambria"/>
              </w:rPr>
              <w:t>1</w:t>
            </w:r>
          </w:p>
        </w:tc>
        <w:tc>
          <w:tcPr>
            <w:tcW w:w="779" w:type="dxa"/>
          </w:tcPr>
          <w:p w14:paraId="7C6E5AE8" w14:textId="77777777" w:rsidR="00B345A7" w:rsidRDefault="00372F13" w:rsidP="00B345A7">
            <w:pPr>
              <w:pStyle w:val="Ledetekst"/>
            </w:pPr>
            <w:r>
              <w:t>Status:</w:t>
            </w:r>
          </w:p>
          <w:p w14:paraId="30A268D9" w14:textId="3ECDE108" w:rsidR="00B345A7" w:rsidRPr="006D0265" w:rsidRDefault="00F25532" w:rsidP="00B345A7">
            <w:pPr>
              <w:pStyle w:val="Undertittel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G</w:t>
            </w:r>
          </w:p>
        </w:tc>
      </w:tr>
    </w:tbl>
    <w:p w14:paraId="2D2EF394" w14:textId="64599CEF" w:rsidR="00B345A7" w:rsidRDefault="00B345A7" w:rsidP="001A7D90">
      <w:pPr>
        <w:pStyle w:val="Tittel"/>
        <w:jc w:val="left"/>
      </w:pPr>
    </w:p>
    <w:p w14:paraId="7D433068" w14:textId="77777777" w:rsidR="00B345A7" w:rsidRPr="00B946EC" w:rsidRDefault="00372F13" w:rsidP="00B345A7">
      <w:pPr>
        <w:rPr>
          <w:rFonts w:ascii="Cambria" w:hAnsi="Cambria"/>
          <w:b/>
          <w:sz w:val="48"/>
          <w:szCs w:val="48"/>
        </w:rPr>
      </w:pPr>
      <w:r w:rsidRPr="00B946EC">
        <w:rPr>
          <w:rFonts w:ascii="Cambria" w:hAnsi="Cambria"/>
          <w:b/>
          <w:sz w:val="48"/>
          <w:szCs w:val="48"/>
        </w:rPr>
        <w:t>Innholdsfortegnelse</w:t>
      </w:r>
    </w:p>
    <w:p w14:paraId="15A4F61A" w14:textId="77777777" w:rsidR="00B345A7" w:rsidRDefault="00B345A7" w:rsidP="00B345A7"/>
    <w:p w14:paraId="49378241" w14:textId="0097C608" w:rsidR="005F0604" w:rsidRDefault="00372F13">
      <w:pPr>
        <w:pStyle w:val="INNH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</w:rPr>
        <w:fldChar w:fldCharType="begin"/>
      </w:r>
      <w:r>
        <w:rPr>
          <w:b/>
        </w:rPr>
        <w:instrText xml:space="preserve"> TOC \o "1-2" \h \z \u </w:instrText>
      </w:r>
      <w:r>
        <w:rPr>
          <w:b/>
        </w:rPr>
        <w:fldChar w:fldCharType="separate"/>
      </w:r>
      <w:hyperlink w:anchor="_Toc125355096" w:history="1">
        <w:r w:rsidR="005F0604" w:rsidRPr="00884DC9">
          <w:rPr>
            <w:rStyle w:val="Hyperkobling"/>
            <w:rFonts w:cstheme="minorHAnsi"/>
            <w:noProof/>
          </w:rPr>
          <w:t>1</w:t>
        </w:r>
        <w:r w:rsidR="005F060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F0604" w:rsidRPr="00884DC9">
          <w:rPr>
            <w:rStyle w:val="Hyperkobling"/>
            <w:rFonts w:cstheme="minorHAnsi"/>
            <w:noProof/>
          </w:rPr>
          <w:t>Prissammendrag</w:t>
        </w:r>
        <w:r w:rsidR="005F0604">
          <w:rPr>
            <w:noProof/>
            <w:webHidden/>
          </w:rPr>
          <w:tab/>
        </w:r>
        <w:r w:rsidR="005F0604">
          <w:rPr>
            <w:noProof/>
            <w:webHidden/>
          </w:rPr>
          <w:fldChar w:fldCharType="begin"/>
        </w:r>
        <w:r w:rsidR="005F0604">
          <w:rPr>
            <w:noProof/>
            <w:webHidden/>
          </w:rPr>
          <w:instrText xml:space="preserve"> PAGEREF _Toc125355096 \h </w:instrText>
        </w:r>
        <w:r w:rsidR="005F0604">
          <w:rPr>
            <w:noProof/>
            <w:webHidden/>
          </w:rPr>
        </w:r>
        <w:r w:rsidR="005F0604">
          <w:rPr>
            <w:noProof/>
            <w:webHidden/>
          </w:rPr>
          <w:fldChar w:fldCharType="separate"/>
        </w:r>
        <w:r w:rsidR="005F0604">
          <w:rPr>
            <w:noProof/>
            <w:webHidden/>
          </w:rPr>
          <w:t>3</w:t>
        </w:r>
        <w:r w:rsidR="005F0604">
          <w:rPr>
            <w:noProof/>
            <w:webHidden/>
          </w:rPr>
          <w:fldChar w:fldCharType="end"/>
        </w:r>
      </w:hyperlink>
    </w:p>
    <w:p w14:paraId="718CC084" w14:textId="3260EE9D" w:rsidR="005F0604" w:rsidRDefault="00EF7C0D">
      <w:pPr>
        <w:pStyle w:val="INNH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355097" w:history="1">
        <w:r w:rsidR="005F0604" w:rsidRPr="00884DC9">
          <w:rPr>
            <w:rStyle w:val="Hyperkobling"/>
            <w:rFonts w:cstheme="minorHAnsi"/>
            <w:noProof/>
          </w:rPr>
          <w:t>2</w:t>
        </w:r>
        <w:r w:rsidR="005F060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F0604" w:rsidRPr="00884DC9">
          <w:rPr>
            <w:rStyle w:val="Hyperkobling"/>
            <w:rFonts w:cstheme="minorHAnsi"/>
            <w:noProof/>
          </w:rPr>
          <w:t>Pris</w:t>
        </w:r>
        <w:r w:rsidR="005F0604">
          <w:rPr>
            <w:noProof/>
            <w:webHidden/>
          </w:rPr>
          <w:tab/>
        </w:r>
        <w:r w:rsidR="005F0604">
          <w:rPr>
            <w:noProof/>
            <w:webHidden/>
          </w:rPr>
          <w:fldChar w:fldCharType="begin"/>
        </w:r>
        <w:r w:rsidR="005F0604">
          <w:rPr>
            <w:noProof/>
            <w:webHidden/>
          </w:rPr>
          <w:instrText xml:space="preserve"> PAGEREF _Toc125355097 \h </w:instrText>
        </w:r>
        <w:r w:rsidR="005F0604">
          <w:rPr>
            <w:noProof/>
            <w:webHidden/>
          </w:rPr>
        </w:r>
        <w:r w:rsidR="005F0604">
          <w:rPr>
            <w:noProof/>
            <w:webHidden/>
          </w:rPr>
          <w:fldChar w:fldCharType="separate"/>
        </w:r>
        <w:r w:rsidR="005F0604">
          <w:rPr>
            <w:noProof/>
            <w:webHidden/>
          </w:rPr>
          <w:t>5</w:t>
        </w:r>
        <w:r w:rsidR="005F0604">
          <w:rPr>
            <w:noProof/>
            <w:webHidden/>
          </w:rPr>
          <w:fldChar w:fldCharType="end"/>
        </w:r>
      </w:hyperlink>
    </w:p>
    <w:p w14:paraId="3FC27E0A" w14:textId="0DB26C0D" w:rsidR="005F0604" w:rsidRDefault="00EF7C0D">
      <w:pPr>
        <w:pStyle w:val="INNH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355098" w:history="1">
        <w:r w:rsidR="005F0604" w:rsidRPr="00884DC9">
          <w:rPr>
            <w:rStyle w:val="Hyperkobling"/>
            <w:rFonts w:cstheme="minorHAnsi"/>
            <w:noProof/>
          </w:rPr>
          <w:t>3</w:t>
        </w:r>
        <w:r w:rsidR="005F060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F0604" w:rsidRPr="00884DC9">
          <w:rPr>
            <w:rStyle w:val="Hyperkobling"/>
            <w:rFonts w:cstheme="minorHAnsi"/>
            <w:noProof/>
          </w:rPr>
          <w:t>Evaluering</w:t>
        </w:r>
        <w:r w:rsidR="005F0604">
          <w:rPr>
            <w:noProof/>
            <w:webHidden/>
          </w:rPr>
          <w:tab/>
        </w:r>
        <w:r w:rsidR="005F0604">
          <w:rPr>
            <w:noProof/>
            <w:webHidden/>
          </w:rPr>
          <w:fldChar w:fldCharType="begin"/>
        </w:r>
        <w:r w:rsidR="005F0604">
          <w:rPr>
            <w:noProof/>
            <w:webHidden/>
          </w:rPr>
          <w:instrText xml:space="preserve"> PAGEREF _Toc125355098 \h </w:instrText>
        </w:r>
        <w:r w:rsidR="005F0604">
          <w:rPr>
            <w:noProof/>
            <w:webHidden/>
          </w:rPr>
        </w:r>
        <w:r w:rsidR="005F0604">
          <w:rPr>
            <w:noProof/>
            <w:webHidden/>
          </w:rPr>
          <w:fldChar w:fldCharType="separate"/>
        </w:r>
        <w:r w:rsidR="005F0604">
          <w:rPr>
            <w:noProof/>
            <w:webHidden/>
          </w:rPr>
          <w:t>5</w:t>
        </w:r>
        <w:r w:rsidR="005F0604">
          <w:rPr>
            <w:noProof/>
            <w:webHidden/>
          </w:rPr>
          <w:fldChar w:fldCharType="end"/>
        </w:r>
      </w:hyperlink>
    </w:p>
    <w:p w14:paraId="236A29AA" w14:textId="69729F5B" w:rsidR="005F0604" w:rsidRDefault="00EF7C0D">
      <w:pPr>
        <w:pStyle w:val="INNH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355099" w:history="1">
        <w:r w:rsidR="005F0604" w:rsidRPr="00884DC9">
          <w:rPr>
            <w:rStyle w:val="Hyperkobling"/>
            <w:rFonts w:cstheme="minorHAnsi"/>
            <w:noProof/>
          </w:rPr>
          <w:t>4</w:t>
        </w:r>
        <w:r w:rsidR="005F060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F0604" w:rsidRPr="00884DC9">
          <w:rPr>
            <w:rStyle w:val="Hyperkobling"/>
            <w:rFonts w:cstheme="minorHAnsi"/>
            <w:noProof/>
          </w:rPr>
          <w:t>Prisoversikter</w:t>
        </w:r>
        <w:r w:rsidR="005F0604">
          <w:rPr>
            <w:noProof/>
            <w:webHidden/>
          </w:rPr>
          <w:tab/>
        </w:r>
        <w:r w:rsidR="005F0604">
          <w:rPr>
            <w:noProof/>
            <w:webHidden/>
          </w:rPr>
          <w:fldChar w:fldCharType="begin"/>
        </w:r>
        <w:r w:rsidR="005F0604">
          <w:rPr>
            <w:noProof/>
            <w:webHidden/>
          </w:rPr>
          <w:instrText xml:space="preserve"> PAGEREF _Toc125355099 \h </w:instrText>
        </w:r>
        <w:r w:rsidR="005F0604">
          <w:rPr>
            <w:noProof/>
            <w:webHidden/>
          </w:rPr>
        </w:r>
        <w:r w:rsidR="005F0604">
          <w:rPr>
            <w:noProof/>
            <w:webHidden/>
          </w:rPr>
          <w:fldChar w:fldCharType="separate"/>
        </w:r>
        <w:r w:rsidR="005F0604">
          <w:rPr>
            <w:noProof/>
            <w:webHidden/>
          </w:rPr>
          <w:t>5</w:t>
        </w:r>
        <w:r w:rsidR="005F0604">
          <w:rPr>
            <w:noProof/>
            <w:webHidden/>
          </w:rPr>
          <w:fldChar w:fldCharType="end"/>
        </w:r>
      </w:hyperlink>
    </w:p>
    <w:p w14:paraId="3ACD250B" w14:textId="77C780AE" w:rsidR="005F0604" w:rsidRDefault="00EF7C0D">
      <w:pPr>
        <w:pStyle w:val="INNH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355100" w:history="1">
        <w:r w:rsidR="005F0604" w:rsidRPr="00884DC9">
          <w:rPr>
            <w:rStyle w:val="Hyperkobling"/>
            <w:rFonts w:cstheme="minorHAnsi"/>
            <w:noProof/>
          </w:rPr>
          <w:t>5</w:t>
        </w:r>
        <w:r w:rsidR="005F060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F0604" w:rsidRPr="00884DC9">
          <w:rPr>
            <w:rStyle w:val="Hyperkobling"/>
            <w:rFonts w:cstheme="minorHAnsi"/>
            <w:noProof/>
          </w:rPr>
          <w:t>Prisregulering</w:t>
        </w:r>
        <w:r w:rsidR="005F0604">
          <w:rPr>
            <w:noProof/>
            <w:webHidden/>
          </w:rPr>
          <w:tab/>
        </w:r>
        <w:r w:rsidR="005F0604">
          <w:rPr>
            <w:noProof/>
            <w:webHidden/>
          </w:rPr>
          <w:fldChar w:fldCharType="begin"/>
        </w:r>
        <w:r w:rsidR="005F0604">
          <w:rPr>
            <w:noProof/>
            <w:webHidden/>
          </w:rPr>
          <w:instrText xml:space="preserve"> PAGEREF _Toc125355100 \h </w:instrText>
        </w:r>
        <w:r w:rsidR="005F0604">
          <w:rPr>
            <w:noProof/>
            <w:webHidden/>
          </w:rPr>
        </w:r>
        <w:r w:rsidR="005F0604">
          <w:rPr>
            <w:noProof/>
            <w:webHidden/>
          </w:rPr>
          <w:fldChar w:fldCharType="separate"/>
        </w:r>
        <w:r w:rsidR="005F0604">
          <w:rPr>
            <w:noProof/>
            <w:webHidden/>
          </w:rPr>
          <w:t>5</w:t>
        </w:r>
        <w:r w:rsidR="005F0604">
          <w:rPr>
            <w:noProof/>
            <w:webHidden/>
          </w:rPr>
          <w:fldChar w:fldCharType="end"/>
        </w:r>
      </w:hyperlink>
    </w:p>
    <w:p w14:paraId="6B12D901" w14:textId="2ED18455" w:rsidR="005F0604" w:rsidRDefault="00EF7C0D">
      <w:pPr>
        <w:pStyle w:val="INNH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355101" w:history="1">
        <w:r w:rsidR="005F0604" w:rsidRPr="00884DC9">
          <w:rPr>
            <w:rStyle w:val="Hyperkobling"/>
            <w:noProof/>
          </w:rPr>
          <w:t>6</w:t>
        </w:r>
        <w:r w:rsidR="005F060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F0604" w:rsidRPr="00884DC9">
          <w:rPr>
            <w:rStyle w:val="Hyperkobling"/>
            <w:noProof/>
          </w:rPr>
          <w:t>Valutaregulering</w:t>
        </w:r>
        <w:r w:rsidR="005F0604">
          <w:rPr>
            <w:noProof/>
            <w:webHidden/>
          </w:rPr>
          <w:tab/>
        </w:r>
        <w:r w:rsidR="005F0604">
          <w:rPr>
            <w:noProof/>
            <w:webHidden/>
          </w:rPr>
          <w:fldChar w:fldCharType="begin"/>
        </w:r>
        <w:r w:rsidR="005F0604">
          <w:rPr>
            <w:noProof/>
            <w:webHidden/>
          </w:rPr>
          <w:instrText xml:space="preserve"> PAGEREF _Toc125355101 \h </w:instrText>
        </w:r>
        <w:r w:rsidR="005F0604">
          <w:rPr>
            <w:noProof/>
            <w:webHidden/>
          </w:rPr>
        </w:r>
        <w:r w:rsidR="005F0604">
          <w:rPr>
            <w:noProof/>
            <w:webHidden/>
          </w:rPr>
          <w:fldChar w:fldCharType="separate"/>
        </w:r>
        <w:r w:rsidR="005F0604">
          <w:rPr>
            <w:noProof/>
            <w:webHidden/>
          </w:rPr>
          <w:t>6</w:t>
        </w:r>
        <w:r w:rsidR="005F0604">
          <w:rPr>
            <w:noProof/>
            <w:webHidden/>
          </w:rPr>
          <w:fldChar w:fldCharType="end"/>
        </w:r>
      </w:hyperlink>
    </w:p>
    <w:p w14:paraId="4D1BFC8A" w14:textId="50250730" w:rsidR="005F0604" w:rsidRDefault="00EF7C0D">
      <w:pPr>
        <w:pStyle w:val="INNH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355102" w:history="1">
        <w:r w:rsidR="005F0604" w:rsidRPr="00884DC9">
          <w:rPr>
            <w:rStyle w:val="Hyperkobling"/>
            <w:rFonts w:cstheme="minorHAnsi"/>
            <w:noProof/>
          </w:rPr>
          <w:t>7</w:t>
        </w:r>
        <w:r w:rsidR="005F060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F0604" w:rsidRPr="00884DC9">
          <w:rPr>
            <w:rStyle w:val="Hyperkobling"/>
            <w:rFonts w:cstheme="minorHAnsi"/>
            <w:noProof/>
          </w:rPr>
          <w:t>Vedlegg</w:t>
        </w:r>
        <w:r w:rsidR="005F0604">
          <w:rPr>
            <w:noProof/>
            <w:webHidden/>
          </w:rPr>
          <w:tab/>
        </w:r>
        <w:r w:rsidR="005F0604">
          <w:rPr>
            <w:noProof/>
            <w:webHidden/>
          </w:rPr>
          <w:fldChar w:fldCharType="begin"/>
        </w:r>
        <w:r w:rsidR="005F0604">
          <w:rPr>
            <w:noProof/>
            <w:webHidden/>
          </w:rPr>
          <w:instrText xml:space="preserve"> PAGEREF _Toc125355102 \h </w:instrText>
        </w:r>
        <w:r w:rsidR="005F0604">
          <w:rPr>
            <w:noProof/>
            <w:webHidden/>
          </w:rPr>
        </w:r>
        <w:r w:rsidR="005F0604">
          <w:rPr>
            <w:noProof/>
            <w:webHidden/>
          </w:rPr>
          <w:fldChar w:fldCharType="separate"/>
        </w:r>
        <w:r w:rsidR="005F0604">
          <w:rPr>
            <w:noProof/>
            <w:webHidden/>
          </w:rPr>
          <w:t>6</w:t>
        </w:r>
        <w:r w:rsidR="005F0604">
          <w:rPr>
            <w:noProof/>
            <w:webHidden/>
          </w:rPr>
          <w:fldChar w:fldCharType="end"/>
        </w:r>
      </w:hyperlink>
    </w:p>
    <w:p w14:paraId="20DB3894" w14:textId="45B419AB" w:rsidR="00B345A7" w:rsidRDefault="00372F13" w:rsidP="00B345A7">
      <w:r>
        <w:rPr>
          <w:rFonts w:asciiTheme="majorHAnsi" w:hAnsiTheme="majorHAnsi"/>
          <w:b/>
          <w:sz w:val="28"/>
        </w:rPr>
        <w:fldChar w:fldCharType="end"/>
      </w:r>
    </w:p>
    <w:p w14:paraId="15164B27" w14:textId="32895285" w:rsidR="00B345A7" w:rsidRPr="005122A8" w:rsidRDefault="00372F13" w:rsidP="003F5561">
      <w:pPr>
        <w:pStyle w:val="Overskrift1"/>
        <w:rPr>
          <w:rFonts w:asciiTheme="minorHAnsi" w:hAnsiTheme="minorHAnsi" w:cstheme="minorHAnsi"/>
        </w:rPr>
      </w:pPr>
      <w:r>
        <w:br w:type="page"/>
      </w:r>
      <w:bookmarkStart w:id="0" w:name="_Toc125355096"/>
      <w:r w:rsidR="00F27530" w:rsidRPr="005122A8">
        <w:rPr>
          <w:rFonts w:asciiTheme="minorHAnsi" w:hAnsiTheme="minorHAnsi" w:cstheme="minorHAnsi"/>
        </w:rPr>
        <w:lastRenderedPageBreak/>
        <w:t>Prissammendrag</w:t>
      </w:r>
      <w:bookmarkEnd w:id="0"/>
    </w:p>
    <w:p w14:paraId="6D0C86D0" w14:textId="55492B8A" w:rsidR="00F27530" w:rsidRDefault="00F27530" w:rsidP="00F27530">
      <w:pPr>
        <w:rPr>
          <w:rFonts w:cstheme="minorHAnsi"/>
        </w:rPr>
      </w:pPr>
      <w:r w:rsidRPr="005122A8">
        <w:rPr>
          <w:rFonts w:cstheme="minorHAnsi"/>
        </w:rPr>
        <w:t xml:space="preserve">Tabellen under skal benyttes til besvarelse av samlet pris for tilbudet. Enhetspriser for artikler, tilbehør og andre poster skal besvares i </w:t>
      </w:r>
      <w:r w:rsidR="004D39B1">
        <w:rPr>
          <w:rFonts w:cstheme="minorHAnsi"/>
        </w:rPr>
        <w:t>Bilag F2U</w:t>
      </w:r>
      <w:r w:rsidRPr="005122A8">
        <w:rPr>
          <w:rFonts w:cstheme="minorHAnsi"/>
        </w:rPr>
        <w:t>.</w:t>
      </w:r>
      <w:r w:rsidR="00CA6741">
        <w:rPr>
          <w:rFonts w:cstheme="minorHAnsi"/>
        </w:rPr>
        <w:t xml:space="preserve"> </w:t>
      </w:r>
      <w:r w:rsidR="00694EF2" w:rsidRPr="00A66749">
        <w:rPr>
          <w:rFonts w:cstheme="minorHAnsi"/>
        </w:rPr>
        <w:t xml:space="preserve">Ved eventuelle uoverensstemmelser </w:t>
      </w:r>
      <w:r w:rsidR="009602A5" w:rsidRPr="00A66749">
        <w:rPr>
          <w:rFonts w:cstheme="minorHAnsi"/>
        </w:rPr>
        <w:t xml:space="preserve">mellom dette dokumentet og </w:t>
      </w:r>
      <w:r w:rsidR="0060217D">
        <w:rPr>
          <w:rFonts w:cstheme="minorHAnsi"/>
        </w:rPr>
        <w:t>B</w:t>
      </w:r>
      <w:r w:rsidR="009602A5" w:rsidRPr="00A66749">
        <w:rPr>
          <w:rFonts w:cstheme="minorHAnsi"/>
        </w:rPr>
        <w:t>ilag F2U, har dette dokumentet forrang</w:t>
      </w:r>
      <w:r w:rsidR="008D2825" w:rsidRPr="00A66749">
        <w:rPr>
          <w:rFonts w:cstheme="minorHAnsi"/>
        </w:rPr>
        <w:t>.</w:t>
      </w:r>
    </w:p>
    <w:p w14:paraId="5F02205C" w14:textId="6FA064FA" w:rsidR="00F27530" w:rsidRPr="005122A8" w:rsidRDefault="00F27530" w:rsidP="00F27530">
      <w:pPr>
        <w:rPr>
          <w:rFonts w:cstheme="minorHAnsi"/>
        </w:rPr>
      </w:pPr>
    </w:p>
    <w:tbl>
      <w:tblPr>
        <w:tblStyle w:val="Tabellrutenett"/>
        <w:tblW w:w="0" w:type="auto"/>
        <w:tblInd w:w="-16" w:type="dxa"/>
        <w:tblLayout w:type="fixed"/>
        <w:tblLook w:val="04A0" w:firstRow="1" w:lastRow="0" w:firstColumn="1" w:lastColumn="0" w:noHBand="0" w:noVBand="1"/>
      </w:tblPr>
      <w:tblGrid>
        <w:gridCol w:w="753"/>
        <w:gridCol w:w="5103"/>
        <w:gridCol w:w="1059"/>
        <w:gridCol w:w="2337"/>
      </w:tblGrid>
      <w:tr w:rsidR="00F27530" w:rsidRPr="005122A8" w14:paraId="15F12A7E" w14:textId="77777777" w:rsidTr="00851940">
        <w:tc>
          <w:tcPr>
            <w:tcW w:w="753" w:type="dxa"/>
          </w:tcPr>
          <w:p w14:paraId="72110383" w14:textId="08D2F64E" w:rsidR="00F27530" w:rsidRPr="005122A8" w:rsidRDefault="00BF7201" w:rsidP="00F27530">
            <w:pPr>
              <w:jc w:val="center"/>
              <w:rPr>
                <w:rFonts w:cstheme="minorHAnsi"/>
                <w:b/>
                <w:bCs/>
              </w:rPr>
            </w:pPr>
            <w:r w:rsidRPr="005122A8">
              <w:rPr>
                <w:rFonts w:cstheme="minorHAnsi"/>
                <w:b/>
                <w:bCs/>
              </w:rPr>
              <w:t>POST</w:t>
            </w:r>
          </w:p>
        </w:tc>
        <w:tc>
          <w:tcPr>
            <w:tcW w:w="5103" w:type="dxa"/>
          </w:tcPr>
          <w:p w14:paraId="11C0BF17" w14:textId="4999331F" w:rsidR="00F27530" w:rsidRPr="005122A8" w:rsidRDefault="00BF7201" w:rsidP="00F27530">
            <w:pPr>
              <w:rPr>
                <w:rFonts w:cstheme="minorHAnsi"/>
                <w:b/>
                <w:bCs/>
              </w:rPr>
            </w:pPr>
            <w:r w:rsidRPr="005122A8">
              <w:rPr>
                <w:rFonts w:cstheme="minorHAnsi"/>
                <w:b/>
                <w:bCs/>
              </w:rPr>
              <w:t>BESKRIVELSE</w:t>
            </w:r>
          </w:p>
        </w:tc>
        <w:tc>
          <w:tcPr>
            <w:tcW w:w="1059" w:type="dxa"/>
          </w:tcPr>
          <w:p w14:paraId="2A6F8AA2" w14:textId="7AABBFD0" w:rsidR="00F27530" w:rsidRPr="005122A8" w:rsidRDefault="00BF7201" w:rsidP="003E215B">
            <w:pPr>
              <w:jc w:val="center"/>
              <w:rPr>
                <w:rFonts w:cstheme="minorHAnsi"/>
                <w:b/>
                <w:bCs/>
              </w:rPr>
            </w:pPr>
            <w:r w:rsidRPr="005122A8">
              <w:rPr>
                <w:rFonts w:cstheme="minorHAnsi"/>
                <w:b/>
                <w:bCs/>
              </w:rPr>
              <w:t>ANTALL</w:t>
            </w:r>
          </w:p>
        </w:tc>
        <w:tc>
          <w:tcPr>
            <w:tcW w:w="2337" w:type="dxa"/>
          </w:tcPr>
          <w:p w14:paraId="54B89968" w14:textId="60E53E05" w:rsidR="00F27530" w:rsidRPr="005122A8" w:rsidRDefault="00BF7201" w:rsidP="00F27530">
            <w:pPr>
              <w:rPr>
                <w:rFonts w:cstheme="minorHAnsi"/>
                <w:b/>
                <w:bCs/>
              </w:rPr>
            </w:pPr>
            <w:r w:rsidRPr="005122A8">
              <w:rPr>
                <w:rFonts w:cstheme="minorHAnsi"/>
                <w:b/>
                <w:bCs/>
              </w:rPr>
              <w:t>TOTALSUM NOK</w:t>
            </w:r>
          </w:p>
          <w:p w14:paraId="142621F3" w14:textId="11915AFF" w:rsidR="00F27530" w:rsidRPr="005122A8" w:rsidRDefault="00BF7201" w:rsidP="00F27530">
            <w:pPr>
              <w:rPr>
                <w:rFonts w:cstheme="minorHAnsi"/>
                <w:b/>
                <w:bCs/>
              </w:rPr>
            </w:pPr>
            <w:r w:rsidRPr="005122A8">
              <w:rPr>
                <w:rFonts w:cstheme="minorHAnsi"/>
                <w:b/>
                <w:bCs/>
              </w:rPr>
              <w:t>EKSKL. MVA</w:t>
            </w:r>
          </w:p>
        </w:tc>
      </w:tr>
      <w:tr w:rsidR="00F27530" w:rsidRPr="005122A8" w14:paraId="5148581B" w14:textId="77777777" w:rsidTr="00851940">
        <w:tc>
          <w:tcPr>
            <w:tcW w:w="753" w:type="dxa"/>
          </w:tcPr>
          <w:p w14:paraId="5FF7D4A0" w14:textId="30114F7F" w:rsidR="00F27530" w:rsidRPr="005122A8" w:rsidRDefault="007359EE" w:rsidP="00F27530">
            <w:pPr>
              <w:jc w:val="center"/>
              <w:rPr>
                <w:rFonts w:cstheme="minorHAnsi"/>
                <w:b/>
                <w:bCs/>
              </w:rPr>
            </w:pPr>
            <w:r w:rsidRPr="005122A8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5103" w:type="dxa"/>
          </w:tcPr>
          <w:p w14:paraId="41A4E873" w14:textId="654E65D3" w:rsidR="00F27530" w:rsidRPr="005122A8" w:rsidRDefault="00BF7201" w:rsidP="00F27530">
            <w:pPr>
              <w:rPr>
                <w:rFonts w:cstheme="minorHAnsi"/>
                <w:i/>
                <w:iCs/>
              </w:rPr>
            </w:pPr>
            <w:r w:rsidRPr="005122A8">
              <w:rPr>
                <w:rFonts w:cstheme="minorHAnsi"/>
                <w:b/>
                <w:bCs/>
              </w:rPr>
              <w:t>UTSTYR</w:t>
            </w:r>
            <w:r w:rsidR="009233B0" w:rsidRPr="005122A8">
              <w:rPr>
                <w:rFonts w:cstheme="minorHAnsi"/>
                <w:b/>
                <w:bCs/>
              </w:rPr>
              <w:t xml:space="preserve"> </w:t>
            </w:r>
            <w:r w:rsidR="009233B0" w:rsidRPr="005122A8">
              <w:rPr>
                <w:rFonts w:cstheme="minorHAnsi"/>
                <w:i/>
                <w:iCs/>
              </w:rPr>
              <w:t xml:space="preserve">(enhetspriser angis i </w:t>
            </w:r>
            <w:r w:rsidR="00DA0A3D">
              <w:rPr>
                <w:rFonts w:cstheme="minorHAnsi"/>
                <w:i/>
                <w:iCs/>
              </w:rPr>
              <w:t>Bilag</w:t>
            </w:r>
            <w:r w:rsidR="009233B0" w:rsidRPr="005122A8">
              <w:rPr>
                <w:rFonts w:cstheme="minorHAnsi"/>
                <w:i/>
                <w:iCs/>
              </w:rPr>
              <w:t xml:space="preserve"> </w:t>
            </w:r>
            <w:r w:rsidR="003F5561" w:rsidRPr="005122A8">
              <w:rPr>
                <w:rFonts w:cstheme="minorHAnsi"/>
                <w:i/>
                <w:iCs/>
              </w:rPr>
              <w:t>F2U Prisskjema</w:t>
            </w:r>
            <w:r w:rsidR="009233B0" w:rsidRPr="005122A8">
              <w:rPr>
                <w:rFonts w:cstheme="minorHAnsi"/>
                <w:i/>
                <w:iCs/>
              </w:rPr>
              <w:t>, sum overføres</w:t>
            </w:r>
            <w:r w:rsidR="003E215B" w:rsidRPr="005122A8">
              <w:rPr>
                <w:rFonts w:cstheme="minorHAnsi"/>
                <w:i/>
                <w:iCs/>
              </w:rPr>
              <w:t>)</w:t>
            </w:r>
          </w:p>
        </w:tc>
        <w:tc>
          <w:tcPr>
            <w:tcW w:w="1059" w:type="dxa"/>
          </w:tcPr>
          <w:p w14:paraId="6E7653F3" w14:textId="77777777" w:rsidR="00F27530" w:rsidRPr="005122A8" w:rsidRDefault="00F27530" w:rsidP="003E215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337" w:type="dxa"/>
          </w:tcPr>
          <w:p w14:paraId="4C7F78C1" w14:textId="77777777" w:rsidR="00F27530" w:rsidRPr="005122A8" w:rsidRDefault="00F27530" w:rsidP="00F27530">
            <w:pPr>
              <w:rPr>
                <w:rFonts w:cstheme="minorHAnsi"/>
                <w:b/>
                <w:bCs/>
              </w:rPr>
            </w:pPr>
          </w:p>
        </w:tc>
      </w:tr>
      <w:tr w:rsidR="003E215B" w:rsidRPr="005122A8" w14:paraId="37778156" w14:textId="77777777" w:rsidTr="00851940">
        <w:tc>
          <w:tcPr>
            <w:tcW w:w="753" w:type="dxa"/>
          </w:tcPr>
          <w:p w14:paraId="5C70A76C" w14:textId="77777777" w:rsidR="003E215B" w:rsidRPr="005122A8" w:rsidRDefault="003E215B" w:rsidP="00F27530">
            <w:pPr>
              <w:jc w:val="center"/>
              <w:rPr>
                <w:rFonts w:cstheme="minorHAnsi"/>
              </w:rPr>
            </w:pPr>
          </w:p>
        </w:tc>
        <w:tc>
          <w:tcPr>
            <w:tcW w:w="5103" w:type="dxa"/>
          </w:tcPr>
          <w:p w14:paraId="68D3C35B" w14:textId="7474E07E" w:rsidR="003E215B" w:rsidRPr="005122A8" w:rsidRDefault="00D874BA" w:rsidP="00F27530">
            <w:pPr>
              <w:rPr>
                <w:rFonts w:cstheme="minorHAnsi"/>
              </w:rPr>
            </w:pPr>
            <w:r w:rsidRPr="00D874BA">
              <w:rPr>
                <w:rFonts w:cstheme="minorHAnsi"/>
              </w:rPr>
              <w:t>Sykehusseng, forsterket for psykiatri</w:t>
            </w:r>
          </w:p>
        </w:tc>
        <w:tc>
          <w:tcPr>
            <w:tcW w:w="1059" w:type="dxa"/>
          </w:tcPr>
          <w:p w14:paraId="1EFA7432" w14:textId="11AD08A6" w:rsidR="003E215B" w:rsidRPr="005122A8" w:rsidRDefault="009D09D7" w:rsidP="003E21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38</w:t>
            </w:r>
          </w:p>
        </w:tc>
        <w:tc>
          <w:tcPr>
            <w:tcW w:w="2337" w:type="dxa"/>
          </w:tcPr>
          <w:p w14:paraId="0948587E" w14:textId="4AB7E26B" w:rsidR="003E215B" w:rsidRPr="005122A8" w:rsidRDefault="00693896" w:rsidP="003E215B">
            <w:pPr>
              <w:jc w:val="right"/>
              <w:rPr>
                <w:rFonts w:cstheme="minorHAnsi"/>
              </w:rPr>
            </w:pPr>
            <w:proofErr w:type="spellStart"/>
            <w:r w:rsidRPr="005122A8">
              <w:rPr>
                <w:rFonts w:cstheme="minorHAnsi"/>
              </w:rPr>
              <w:t>Xxx</w:t>
            </w:r>
            <w:proofErr w:type="spellEnd"/>
            <w:r w:rsidRPr="005122A8">
              <w:rPr>
                <w:rFonts w:cstheme="minorHAnsi"/>
              </w:rPr>
              <w:t xml:space="preserve"> </w:t>
            </w:r>
            <w:proofErr w:type="gramStart"/>
            <w:r w:rsidRPr="005122A8">
              <w:rPr>
                <w:rFonts w:cstheme="minorHAnsi"/>
              </w:rPr>
              <w:t>xxx</w:t>
            </w:r>
            <w:r w:rsidR="00CC1507" w:rsidRPr="005122A8">
              <w:rPr>
                <w:rFonts w:cstheme="minorHAnsi"/>
              </w:rPr>
              <w:t>,-</w:t>
            </w:r>
            <w:proofErr w:type="gramEnd"/>
          </w:p>
        </w:tc>
      </w:tr>
      <w:tr w:rsidR="009579DF" w:rsidRPr="005122A8" w14:paraId="43C7B8A6" w14:textId="77777777" w:rsidTr="00851940">
        <w:tc>
          <w:tcPr>
            <w:tcW w:w="753" w:type="dxa"/>
          </w:tcPr>
          <w:p w14:paraId="0A7698AE" w14:textId="77777777" w:rsidR="009579DF" w:rsidRPr="005122A8" w:rsidRDefault="009579DF" w:rsidP="009579DF">
            <w:pPr>
              <w:jc w:val="center"/>
              <w:rPr>
                <w:rFonts w:cstheme="minorHAnsi"/>
              </w:rPr>
            </w:pPr>
          </w:p>
        </w:tc>
        <w:tc>
          <w:tcPr>
            <w:tcW w:w="5103" w:type="dxa"/>
          </w:tcPr>
          <w:p w14:paraId="02CC0F2D" w14:textId="20054593" w:rsidR="009579DF" w:rsidRPr="005122A8" w:rsidRDefault="009579DF" w:rsidP="009579DF">
            <w:pPr>
              <w:rPr>
                <w:rFonts w:cstheme="minorHAnsi"/>
              </w:rPr>
            </w:pPr>
            <w:r w:rsidRPr="00AF62CD">
              <w:rPr>
                <w:rFonts w:cstheme="minorHAnsi"/>
              </w:rPr>
              <w:t>Seng, psykiatri, manuell</w:t>
            </w:r>
          </w:p>
        </w:tc>
        <w:tc>
          <w:tcPr>
            <w:tcW w:w="1059" w:type="dxa"/>
          </w:tcPr>
          <w:p w14:paraId="696EDB28" w14:textId="2AC9045A" w:rsidR="009579DF" w:rsidRPr="005122A8" w:rsidRDefault="00E25A0F" w:rsidP="009579D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84</w:t>
            </w:r>
          </w:p>
        </w:tc>
        <w:tc>
          <w:tcPr>
            <w:tcW w:w="2337" w:type="dxa"/>
          </w:tcPr>
          <w:p w14:paraId="5CDA7502" w14:textId="402950D0" w:rsidR="009579DF" w:rsidRPr="005122A8" w:rsidRDefault="009579DF" w:rsidP="009579DF">
            <w:pPr>
              <w:jc w:val="right"/>
              <w:rPr>
                <w:rFonts w:cstheme="minorHAnsi"/>
              </w:rPr>
            </w:pPr>
            <w:proofErr w:type="spellStart"/>
            <w:r w:rsidRPr="005122A8">
              <w:rPr>
                <w:rFonts w:cstheme="minorHAnsi"/>
              </w:rPr>
              <w:t>Xxx</w:t>
            </w:r>
            <w:proofErr w:type="spellEnd"/>
            <w:r w:rsidRPr="005122A8">
              <w:rPr>
                <w:rFonts w:cstheme="minorHAnsi"/>
              </w:rPr>
              <w:t xml:space="preserve"> </w:t>
            </w:r>
            <w:proofErr w:type="gramStart"/>
            <w:r w:rsidRPr="005122A8">
              <w:rPr>
                <w:rFonts w:cstheme="minorHAnsi"/>
              </w:rPr>
              <w:t>xxx,-</w:t>
            </w:r>
            <w:proofErr w:type="gramEnd"/>
          </w:p>
        </w:tc>
      </w:tr>
      <w:tr w:rsidR="006966DE" w:rsidRPr="005122A8" w14:paraId="5A1659F2" w14:textId="77777777" w:rsidTr="00851940">
        <w:tc>
          <w:tcPr>
            <w:tcW w:w="753" w:type="dxa"/>
          </w:tcPr>
          <w:p w14:paraId="3CE6BDC9" w14:textId="77777777" w:rsidR="006966DE" w:rsidRPr="005122A8" w:rsidRDefault="006966DE" w:rsidP="006966DE">
            <w:pPr>
              <w:jc w:val="center"/>
              <w:rPr>
                <w:rFonts w:cstheme="minorHAnsi"/>
              </w:rPr>
            </w:pPr>
          </w:p>
        </w:tc>
        <w:tc>
          <w:tcPr>
            <w:tcW w:w="5103" w:type="dxa"/>
          </w:tcPr>
          <w:p w14:paraId="7B0B9DCF" w14:textId="1C804ADD" w:rsidR="006966DE" w:rsidRPr="005122A8" w:rsidRDefault="006966DE" w:rsidP="006966DE">
            <w:pPr>
              <w:rPr>
                <w:rFonts w:cstheme="minorHAnsi"/>
              </w:rPr>
            </w:pPr>
            <w:r w:rsidRPr="00A06C05">
              <w:rPr>
                <w:rFonts w:cstheme="minorHAnsi"/>
              </w:rPr>
              <w:t>Spedbarnsseng</w:t>
            </w:r>
          </w:p>
        </w:tc>
        <w:tc>
          <w:tcPr>
            <w:tcW w:w="1059" w:type="dxa"/>
          </w:tcPr>
          <w:p w14:paraId="07B20D95" w14:textId="14B856F2" w:rsidR="006966DE" w:rsidRPr="005122A8" w:rsidRDefault="006966DE" w:rsidP="006966D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28</w:t>
            </w:r>
          </w:p>
        </w:tc>
        <w:tc>
          <w:tcPr>
            <w:tcW w:w="2337" w:type="dxa"/>
          </w:tcPr>
          <w:p w14:paraId="54BFB883" w14:textId="49A8F965" w:rsidR="006966DE" w:rsidRPr="005122A8" w:rsidRDefault="006966DE" w:rsidP="006966DE">
            <w:pPr>
              <w:jc w:val="right"/>
              <w:rPr>
                <w:rFonts w:cstheme="minorHAnsi"/>
              </w:rPr>
            </w:pPr>
            <w:proofErr w:type="spellStart"/>
            <w:r w:rsidRPr="005122A8">
              <w:rPr>
                <w:rFonts w:cstheme="minorHAnsi"/>
              </w:rPr>
              <w:t>Xxx</w:t>
            </w:r>
            <w:proofErr w:type="spellEnd"/>
            <w:r w:rsidRPr="005122A8">
              <w:rPr>
                <w:rFonts w:cstheme="minorHAnsi"/>
              </w:rPr>
              <w:t xml:space="preserve"> </w:t>
            </w:r>
            <w:proofErr w:type="gramStart"/>
            <w:r w:rsidRPr="005122A8">
              <w:rPr>
                <w:rFonts w:cstheme="minorHAnsi"/>
              </w:rPr>
              <w:t>xxx,-</w:t>
            </w:r>
            <w:proofErr w:type="gramEnd"/>
          </w:p>
        </w:tc>
      </w:tr>
      <w:tr w:rsidR="009D09D7" w:rsidRPr="005122A8" w14:paraId="298659D1" w14:textId="77777777" w:rsidTr="00851940">
        <w:tc>
          <w:tcPr>
            <w:tcW w:w="753" w:type="dxa"/>
          </w:tcPr>
          <w:p w14:paraId="66CDA5AA" w14:textId="77777777" w:rsidR="009D09D7" w:rsidRPr="005122A8" w:rsidRDefault="009D09D7" w:rsidP="00F27530">
            <w:pPr>
              <w:jc w:val="center"/>
              <w:rPr>
                <w:rFonts w:cstheme="minorHAnsi"/>
              </w:rPr>
            </w:pPr>
          </w:p>
        </w:tc>
        <w:tc>
          <w:tcPr>
            <w:tcW w:w="5103" w:type="dxa"/>
          </w:tcPr>
          <w:p w14:paraId="7A595022" w14:textId="77777777" w:rsidR="009D09D7" w:rsidRPr="005122A8" w:rsidRDefault="009D09D7" w:rsidP="00F27530">
            <w:pPr>
              <w:rPr>
                <w:rFonts w:cstheme="minorHAnsi"/>
              </w:rPr>
            </w:pPr>
          </w:p>
        </w:tc>
        <w:tc>
          <w:tcPr>
            <w:tcW w:w="1059" w:type="dxa"/>
          </w:tcPr>
          <w:p w14:paraId="4F641F56" w14:textId="77777777" w:rsidR="009D09D7" w:rsidRPr="005122A8" w:rsidRDefault="009D09D7" w:rsidP="003E215B">
            <w:pPr>
              <w:jc w:val="center"/>
              <w:rPr>
                <w:rFonts w:cstheme="minorHAnsi"/>
              </w:rPr>
            </w:pPr>
          </w:p>
        </w:tc>
        <w:tc>
          <w:tcPr>
            <w:tcW w:w="2337" w:type="dxa"/>
          </w:tcPr>
          <w:p w14:paraId="4F13112A" w14:textId="77777777" w:rsidR="009D09D7" w:rsidRPr="005122A8" w:rsidRDefault="009D09D7" w:rsidP="003E215B">
            <w:pPr>
              <w:jc w:val="right"/>
              <w:rPr>
                <w:rFonts w:cstheme="minorHAnsi"/>
              </w:rPr>
            </w:pPr>
          </w:p>
        </w:tc>
      </w:tr>
      <w:tr w:rsidR="004A28A1" w:rsidRPr="005122A8" w14:paraId="76C61771" w14:textId="77777777" w:rsidTr="00851940">
        <w:tc>
          <w:tcPr>
            <w:tcW w:w="753" w:type="dxa"/>
          </w:tcPr>
          <w:p w14:paraId="472C8A14" w14:textId="77777777" w:rsidR="004A28A1" w:rsidRPr="005122A8" w:rsidRDefault="004A28A1" w:rsidP="00F2753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5103" w:type="dxa"/>
          </w:tcPr>
          <w:p w14:paraId="12B9EDEC" w14:textId="353C1EE0" w:rsidR="004A28A1" w:rsidRPr="005122A8" w:rsidRDefault="004A28A1" w:rsidP="00F27530">
            <w:pPr>
              <w:rPr>
                <w:rFonts w:cstheme="minorHAnsi"/>
                <w:b/>
                <w:bCs/>
              </w:rPr>
            </w:pPr>
            <w:r w:rsidRPr="005122A8">
              <w:rPr>
                <w:rFonts w:cstheme="minorHAnsi"/>
                <w:b/>
                <w:bCs/>
              </w:rPr>
              <w:t>SUM</w:t>
            </w:r>
          </w:p>
        </w:tc>
        <w:tc>
          <w:tcPr>
            <w:tcW w:w="1059" w:type="dxa"/>
          </w:tcPr>
          <w:p w14:paraId="01E9233F" w14:textId="77777777" w:rsidR="004A28A1" w:rsidRPr="005122A8" w:rsidRDefault="004A28A1" w:rsidP="003E215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337" w:type="dxa"/>
          </w:tcPr>
          <w:p w14:paraId="67F9D750" w14:textId="32580898" w:rsidR="004A28A1" w:rsidRPr="005122A8" w:rsidRDefault="00693896" w:rsidP="003E215B">
            <w:pPr>
              <w:jc w:val="right"/>
              <w:rPr>
                <w:rFonts w:cstheme="minorHAnsi"/>
                <w:b/>
                <w:bCs/>
              </w:rPr>
            </w:pPr>
            <w:proofErr w:type="spellStart"/>
            <w:r w:rsidRPr="005122A8">
              <w:rPr>
                <w:rFonts w:cstheme="minorHAnsi"/>
                <w:b/>
                <w:bCs/>
              </w:rPr>
              <w:t>Xxx</w:t>
            </w:r>
            <w:proofErr w:type="spellEnd"/>
            <w:r w:rsidRPr="005122A8">
              <w:rPr>
                <w:rFonts w:cstheme="minorHAnsi"/>
                <w:b/>
                <w:bCs/>
              </w:rPr>
              <w:t xml:space="preserve"> </w:t>
            </w:r>
            <w:proofErr w:type="gramStart"/>
            <w:r w:rsidRPr="005122A8">
              <w:rPr>
                <w:rFonts w:cstheme="minorHAnsi"/>
                <w:b/>
                <w:bCs/>
              </w:rPr>
              <w:t>xxx</w:t>
            </w:r>
            <w:r w:rsidR="004A28A1" w:rsidRPr="005122A8">
              <w:rPr>
                <w:rFonts w:cstheme="minorHAnsi"/>
                <w:b/>
                <w:bCs/>
              </w:rPr>
              <w:t>,</w:t>
            </w:r>
            <w:r w:rsidR="00C75266" w:rsidRPr="005122A8">
              <w:rPr>
                <w:rFonts w:cstheme="minorHAnsi"/>
                <w:b/>
                <w:bCs/>
              </w:rPr>
              <w:t>-</w:t>
            </w:r>
            <w:proofErr w:type="gramEnd"/>
          </w:p>
        </w:tc>
      </w:tr>
      <w:tr w:rsidR="00C75266" w:rsidRPr="005122A8" w14:paraId="39E22E22" w14:textId="77777777" w:rsidTr="00851940">
        <w:tc>
          <w:tcPr>
            <w:tcW w:w="753" w:type="dxa"/>
          </w:tcPr>
          <w:p w14:paraId="0E559F75" w14:textId="77777777" w:rsidR="00C75266" w:rsidRPr="005122A8" w:rsidRDefault="00C75266" w:rsidP="00F2753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5103" w:type="dxa"/>
          </w:tcPr>
          <w:p w14:paraId="05D30AAC" w14:textId="77777777" w:rsidR="00C75266" w:rsidRPr="005122A8" w:rsidRDefault="00C75266" w:rsidP="00F2753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059" w:type="dxa"/>
          </w:tcPr>
          <w:p w14:paraId="0C4D20AF" w14:textId="77777777" w:rsidR="00C75266" w:rsidRPr="005122A8" w:rsidRDefault="00C75266" w:rsidP="003E215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337" w:type="dxa"/>
          </w:tcPr>
          <w:p w14:paraId="05EB95E5" w14:textId="77777777" w:rsidR="00C75266" w:rsidRPr="005122A8" w:rsidRDefault="00C75266" w:rsidP="003E215B">
            <w:pPr>
              <w:jc w:val="right"/>
              <w:rPr>
                <w:rFonts w:cstheme="minorHAnsi"/>
                <w:b/>
                <w:bCs/>
              </w:rPr>
            </w:pPr>
          </w:p>
        </w:tc>
      </w:tr>
      <w:tr w:rsidR="00C75266" w:rsidRPr="005122A8" w14:paraId="00F8FB32" w14:textId="77777777" w:rsidTr="00851940">
        <w:tc>
          <w:tcPr>
            <w:tcW w:w="753" w:type="dxa"/>
          </w:tcPr>
          <w:p w14:paraId="01BFF0BF" w14:textId="6AC95519" w:rsidR="00C75266" w:rsidRPr="005122A8" w:rsidRDefault="00C75266" w:rsidP="00F27530">
            <w:pPr>
              <w:jc w:val="center"/>
              <w:rPr>
                <w:rFonts w:cstheme="minorHAnsi"/>
                <w:b/>
                <w:bCs/>
              </w:rPr>
            </w:pPr>
            <w:r w:rsidRPr="005122A8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5103" w:type="dxa"/>
          </w:tcPr>
          <w:p w14:paraId="3B837766" w14:textId="0AEF589C" w:rsidR="00C75266" w:rsidRPr="005122A8" w:rsidRDefault="00C75266" w:rsidP="00851940">
            <w:pPr>
              <w:ind w:right="305"/>
              <w:rPr>
                <w:rFonts w:cstheme="minorHAnsi"/>
                <w:b/>
                <w:bCs/>
              </w:rPr>
            </w:pPr>
            <w:r w:rsidRPr="005122A8">
              <w:rPr>
                <w:rFonts w:cstheme="minorHAnsi"/>
                <w:b/>
                <w:bCs/>
              </w:rPr>
              <w:t>OPPLÆRING</w:t>
            </w:r>
            <w:r w:rsidR="003B70EB" w:rsidRPr="005122A8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1059" w:type="dxa"/>
          </w:tcPr>
          <w:p w14:paraId="3D885DBF" w14:textId="77777777" w:rsidR="00C75266" w:rsidRPr="005122A8" w:rsidRDefault="00C75266" w:rsidP="003E215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337" w:type="dxa"/>
          </w:tcPr>
          <w:p w14:paraId="33814320" w14:textId="77777777" w:rsidR="00C75266" w:rsidRPr="005122A8" w:rsidRDefault="00C75266" w:rsidP="003E215B">
            <w:pPr>
              <w:jc w:val="right"/>
              <w:rPr>
                <w:rFonts w:cstheme="minorHAnsi"/>
                <w:b/>
                <w:bCs/>
              </w:rPr>
            </w:pPr>
          </w:p>
        </w:tc>
      </w:tr>
      <w:tr w:rsidR="009E335C" w:rsidRPr="005122A8" w14:paraId="4118C765" w14:textId="77777777" w:rsidTr="00851940">
        <w:tc>
          <w:tcPr>
            <w:tcW w:w="753" w:type="dxa"/>
          </w:tcPr>
          <w:p w14:paraId="1CA6CF4C" w14:textId="5276440D" w:rsidR="009E335C" w:rsidRPr="005122A8" w:rsidRDefault="009E335C" w:rsidP="00F27530">
            <w:pPr>
              <w:jc w:val="center"/>
              <w:rPr>
                <w:rFonts w:cstheme="minorHAnsi"/>
              </w:rPr>
            </w:pPr>
            <w:r w:rsidRPr="005122A8">
              <w:rPr>
                <w:rFonts w:cstheme="minorHAnsi"/>
              </w:rPr>
              <w:t>2.1</w:t>
            </w:r>
          </w:p>
        </w:tc>
        <w:tc>
          <w:tcPr>
            <w:tcW w:w="5103" w:type="dxa"/>
          </w:tcPr>
          <w:p w14:paraId="466B595F" w14:textId="791C5404" w:rsidR="009E335C" w:rsidRPr="005122A8" w:rsidRDefault="009E335C" w:rsidP="00851940">
            <w:pPr>
              <w:ind w:right="305"/>
              <w:rPr>
                <w:rFonts w:cstheme="minorHAnsi"/>
              </w:rPr>
            </w:pPr>
            <w:r w:rsidRPr="005122A8">
              <w:rPr>
                <w:rFonts w:cstheme="minorHAnsi"/>
              </w:rPr>
              <w:t xml:space="preserve">Brukeropplæring </w:t>
            </w:r>
          </w:p>
        </w:tc>
        <w:tc>
          <w:tcPr>
            <w:tcW w:w="1059" w:type="dxa"/>
          </w:tcPr>
          <w:p w14:paraId="1F506549" w14:textId="77777777" w:rsidR="009E335C" w:rsidRPr="005122A8" w:rsidRDefault="009E335C" w:rsidP="003E215B">
            <w:pPr>
              <w:jc w:val="center"/>
              <w:rPr>
                <w:rFonts w:cstheme="minorHAnsi"/>
              </w:rPr>
            </w:pPr>
          </w:p>
        </w:tc>
        <w:tc>
          <w:tcPr>
            <w:tcW w:w="2337" w:type="dxa"/>
          </w:tcPr>
          <w:p w14:paraId="6A4A57D7" w14:textId="357CC1CB" w:rsidR="009E335C" w:rsidRPr="005122A8" w:rsidRDefault="009E335C" w:rsidP="003E215B">
            <w:pPr>
              <w:jc w:val="right"/>
              <w:rPr>
                <w:rFonts w:cstheme="minorHAnsi"/>
              </w:rPr>
            </w:pPr>
            <w:r w:rsidRPr="005122A8">
              <w:rPr>
                <w:rFonts w:cstheme="minorHAnsi"/>
              </w:rPr>
              <w:t>Inkludert</w:t>
            </w:r>
          </w:p>
        </w:tc>
      </w:tr>
      <w:tr w:rsidR="009E335C" w:rsidRPr="005122A8" w14:paraId="34C49FE4" w14:textId="77777777" w:rsidTr="00851940">
        <w:tc>
          <w:tcPr>
            <w:tcW w:w="753" w:type="dxa"/>
          </w:tcPr>
          <w:p w14:paraId="5837653B" w14:textId="4E9F8807" w:rsidR="009E335C" w:rsidRPr="005122A8" w:rsidRDefault="009E335C" w:rsidP="00F27530">
            <w:pPr>
              <w:jc w:val="center"/>
              <w:rPr>
                <w:rFonts w:cstheme="minorHAnsi"/>
              </w:rPr>
            </w:pPr>
            <w:r w:rsidRPr="005122A8">
              <w:rPr>
                <w:rFonts w:cstheme="minorHAnsi"/>
              </w:rPr>
              <w:t>2.2</w:t>
            </w:r>
          </w:p>
        </w:tc>
        <w:tc>
          <w:tcPr>
            <w:tcW w:w="5103" w:type="dxa"/>
          </w:tcPr>
          <w:p w14:paraId="60336591" w14:textId="03831FFA" w:rsidR="009E335C" w:rsidRPr="005122A8" w:rsidRDefault="009E335C" w:rsidP="00851940">
            <w:pPr>
              <w:ind w:right="305"/>
              <w:rPr>
                <w:rFonts w:cstheme="minorHAnsi"/>
              </w:rPr>
            </w:pPr>
            <w:r w:rsidRPr="005122A8">
              <w:rPr>
                <w:rFonts w:cstheme="minorHAnsi"/>
              </w:rPr>
              <w:t>Superbrukeropplæring</w:t>
            </w:r>
          </w:p>
        </w:tc>
        <w:tc>
          <w:tcPr>
            <w:tcW w:w="1059" w:type="dxa"/>
          </w:tcPr>
          <w:p w14:paraId="2ECC636A" w14:textId="77777777" w:rsidR="009E335C" w:rsidRPr="005122A8" w:rsidRDefault="009E335C" w:rsidP="003E215B">
            <w:pPr>
              <w:jc w:val="center"/>
              <w:rPr>
                <w:rFonts w:cstheme="minorHAnsi"/>
              </w:rPr>
            </w:pPr>
          </w:p>
        </w:tc>
        <w:tc>
          <w:tcPr>
            <w:tcW w:w="2337" w:type="dxa"/>
          </w:tcPr>
          <w:p w14:paraId="720E9705" w14:textId="1EDF2044" w:rsidR="009E335C" w:rsidRPr="005122A8" w:rsidRDefault="00D81772" w:rsidP="003E215B">
            <w:pPr>
              <w:jc w:val="right"/>
              <w:rPr>
                <w:rFonts w:cstheme="minorHAnsi"/>
              </w:rPr>
            </w:pPr>
            <w:r w:rsidRPr="005122A8">
              <w:rPr>
                <w:rFonts w:cstheme="minorHAnsi"/>
              </w:rPr>
              <w:t>Inkludert</w:t>
            </w:r>
          </w:p>
        </w:tc>
      </w:tr>
      <w:tr w:rsidR="00D81772" w:rsidRPr="005122A8" w14:paraId="5C283A68" w14:textId="77777777" w:rsidTr="00851940">
        <w:tc>
          <w:tcPr>
            <w:tcW w:w="753" w:type="dxa"/>
          </w:tcPr>
          <w:p w14:paraId="50C12197" w14:textId="3330B892" w:rsidR="00D81772" w:rsidRPr="005122A8" w:rsidRDefault="00897AF0" w:rsidP="00F27530">
            <w:pPr>
              <w:jc w:val="center"/>
              <w:rPr>
                <w:rFonts w:cstheme="minorHAnsi"/>
              </w:rPr>
            </w:pPr>
            <w:r w:rsidRPr="005122A8">
              <w:rPr>
                <w:rFonts w:cstheme="minorHAnsi"/>
              </w:rPr>
              <w:t>2.3</w:t>
            </w:r>
          </w:p>
        </w:tc>
        <w:tc>
          <w:tcPr>
            <w:tcW w:w="5103" w:type="dxa"/>
          </w:tcPr>
          <w:p w14:paraId="1C3280B0" w14:textId="70EE9B92" w:rsidR="00D81772" w:rsidRPr="005122A8" w:rsidRDefault="00897AF0" w:rsidP="00851940">
            <w:pPr>
              <w:ind w:right="305"/>
              <w:rPr>
                <w:rFonts w:cstheme="minorHAnsi"/>
              </w:rPr>
            </w:pPr>
            <w:r w:rsidRPr="005122A8">
              <w:rPr>
                <w:rFonts w:cstheme="minorHAnsi"/>
              </w:rPr>
              <w:t>Teknisk personell</w:t>
            </w:r>
          </w:p>
        </w:tc>
        <w:tc>
          <w:tcPr>
            <w:tcW w:w="1059" w:type="dxa"/>
          </w:tcPr>
          <w:p w14:paraId="587FA9D1" w14:textId="77777777" w:rsidR="00D81772" w:rsidRPr="005122A8" w:rsidRDefault="00D81772" w:rsidP="003E215B">
            <w:pPr>
              <w:jc w:val="center"/>
              <w:rPr>
                <w:rFonts w:cstheme="minorHAnsi"/>
              </w:rPr>
            </w:pPr>
          </w:p>
        </w:tc>
        <w:tc>
          <w:tcPr>
            <w:tcW w:w="2337" w:type="dxa"/>
          </w:tcPr>
          <w:p w14:paraId="34A29483" w14:textId="1878C2AE" w:rsidR="00D81772" w:rsidRPr="005122A8" w:rsidRDefault="00897AF0" w:rsidP="003E215B">
            <w:pPr>
              <w:jc w:val="right"/>
              <w:rPr>
                <w:rFonts w:cstheme="minorHAnsi"/>
              </w:rPr>
            </w:pPr>
            <w:r w:rsidRPr="005122A8">
              <w:rPr>
                <w:rFonts w:cstheme="minorHAnsi"/>
              </w:rPr>
              <w:t>Inkludert</w:t>
            </w:r>
          </w:p>
        </w:tc>
      </w:tr>
      <w:tr w:rsidR="00897AF0" w:rsidRPr="005122A8" w14:paraId="4516EA70" w14:textId="77777777" w:rsidTr="00851940">
        <w:tc>
          <w:tcPr>
            <w:tcW w:w="753" w:type="dxa"/>
          </w:tcPr>
          <w:p w14:paraId="3C4C28A7" w14:textId="77777777" w:rsidR="00897AF0" w:rsidRPr="005122A8" w:rsidRDefault="00897AF0" w:rsidP="00F27530">
            <w:pPr>
              <w:jc w:val="center"/>
              <w:rPr>
                <w:rFonts w:cstheme="minorHAnsi"/>
              </w:rPr>
            </w:pPr>
          </w:p>
        </w:tc>
        <w:tc>
          <w:tcPr>
            <w:tcW w:w="5103" w:type="dxa"/>
          </w:tcPr>
          <w:p w14:paraId="50C075EB" w14:textId="77777777" w:rsidR="00897AF0" w:rsidRPr="005122A8" w:rsidRDefault="00897AF0" w:rsidP="00851940">
            <w:pPr>
              <w:ind w:right="305"/>
              <w:rPr>
                <w:rFonts w:cstheme="minorHAnsi"/>
              </w:rPr>
            </w:pPr>
          </w:p>
        </w:tc>
        <w:tc>
          <w:tcPr>
            <w:tcW w:w="1059" w:type="dxa"/>
          </w:tcPr>
          <w:p w14:paraId="02789DC1" w14:textId="77777777" w:rsidR="00897AF0" w:rsidRPr="005122A8" w:rsidRDefault="00897AF0" w:rsidP="003E215B">
            <w:pPr>
              <w:jc w:val="center"/>
              <w:rPr>
                <w:rFonts w:cstheme="minorHAnsi"/>
              </w:rPr>
            </w:pPr>
          </w:p>
        </w:tc>
        <w:tc>
          <w:tcPr>
            <w:tcW w:w="2337" w:type="dxa"/>
          </w:tcPr>
          <w:p w14:paraId="68489F5F" w14:textId="77777777" w:rsidR="00897AF0" w:rsidRPr="005122A8" w:rsidRDefault="00897AF0" w:rsidP="003E215B">
            <w:pPr>
              <w:jc w:val="right"/>
              <w:rPr>
                <w:rFonts w:cstheme="minorHAnsi"/>
              </w:rPr>
            </w:pPr>
          </w:p>
        </w:tc>
      </w:tr>
      <w:tr w:rsidR="00897AF0" w:rsidRPr="005122A8" w14:paraId="06DB95F4" w14:textId="77777777" w:rsidTr="00851940">
        <w:tc>
          <w:tcPr>
            <w:tcW w:w="753" w:type="dxa"/>
          </w:tcPr>
          <w:p w14:paraId="1E432247" w14:textId="7CDA9AE5" w:rsidR="00897AF0" w:rsidRPr="005122A8" w:rsidRDefault="00897AF0" w:rsidP="00F27530">
            <w:pPr>
              <w:jc w:val="center"/>
              <w:rPr>
                <w:rFonts w:cstheme="minorHAnsi"/>
                <w:b/>
                <w:bCs/>
              </w:rPr>
            </w:pPr>
            <w:r w:rsidRPr="005122A8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5103" w:type="dxa"/>
          </w:tcPr>
          <w:p w14:paraId="1086C188" w14:textId="439B4C8C" w:rsidR="00897AF0" w:rsidRPr="005122A8" w:rsidRDefault="00F760A2" w:rsidP="00851940">
            <w:pPr>
              <w:ind w:right="305"/>
              <w:rPr>
                <w:rFonts w:cstheme="minorHAnsi"/>
                <w:b/>
                <w:bCs/>
              </w:rPr>
            </w:pPr>
            <w:r w:rsidRPr="005122A8">
              <w:rPr>
                <w:rFonts w:cstheme="minorHAnsi"/>
                <w:b/>
                <w:bCs/>
              </w:rPr>
              <w:t>OPSJONER</w:t>
            </w:r>
          </w:p>
        </w:tc>
        <w:tc>
          <w:tcPr>
            <w:tcW w:w="1059" w:type="dxa"/>
          </w:tcPr>
          <w:p w14:paraId="1CBB39AD" w14:textId="77777777" w:rsidR="00897AF0" w:rsidRPr="005122A8" w:rsidRDefault="00897AF0" w:rsidP="003E215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337" w:type="dxa"/>
          </w:tcPr>
          <w:p w14:paraId="55A06F53" w14:textId="77777777" w:rsidR="00897AF0" w:rsidRPr="005122A8" w:rsidRDefault="00897AF0" w:rsidP="003E215B">
            <w:pPr>
              <w:jc w:val="right"/>
              <w:rPr>
                <w:rFonts w:cstheme="minorHAnsi"/>
                <w:b/>
                <w:bCs/>
              </w:rPr>
            </w:pPr>
          </w:p>
        </w:tc>
      </w:tr>
      <w:tr w:rsidR="00C74841" w:rsidRPr="005122A8" w14:paraId="75B27AD0" w14:textId="77777777" w:rsidTr="00851940">
        <w:tc>
          <w:tcPr>
            <w:tcW w:w="753" w:type="dxa"/>
          </w:tcPr>
          <w:p w14:paraId="4A4CDAAC" w14:textId="02D64636" w:rsidR="00C74841" w:rsidRPr="005122A8" w:rsidRDefault="00C74841" w:rsidP="00C748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3.1</w:t>
            </w:r>
          </w:p>
        </w:tc>
        <w:tc>
          <w:tcPr>
            <w:tcW w:w="5103" w:type="dxa"/>
          </w:tcPr>
          <w:p w14:paraId="016DE416" w14:textId="49AFE716" w:rsidR="00C74841" w:rsidRPr="005122A8" w:rsidRDefault="00C74841" w:rsidP="00C74841">
            <w:pPr>
              <w:ind w:right="305"/>
              <w:rPr>
                <w:rFonts w:cstheme="minorHAnsi"/>
              </w:rPr>
            </w:pPr>
            <w:r w:rsidRPr="00D874BA">
              <w:rPr>
                <w:rFonts w:cstheme="minorHAnsi"/>
              </w:rPr>
              <w:t>Sykehusseng, forsterket for psykiatri</w:t>
            </w:r>
          </w:p>
        </w:tc>
        <w:tc>
          <w:tcPr>
            <w:tcW w:w="1059" w:type="dxa"/>
          </w:tcPr>
          <w:p w14:paraId="6FD3CD2C" w14:textId="6B643079" w:rsidR="00C74841" w:rsidRPr="005122A8" w:rsidRDefault="00A01C28" w:rsidP="00C748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337" w:type="dxa"/>
          </w:tcPr>
          <w:p w14:paraId="2B72FF22" w14:textId="77777777" w:rsidR="00C74841" w:rsidRPr="005122A8" w:rsidRDefault="00C74841" w:rsidP="00C74841">
            <w:pPr>
              <w:jc w:val="right"/>
              <w:rPr>
                <w:rFonts w:cstheme="minorHAnsi"/>
              </w:rPr>
            </w:pPr>
          </w:p>
        </w:tc>
      </w:tr>
      <w:tr w:rsidR="00C74841" w:rsidRPr="005122A8" w14:paraId="4B8AB0B5" w14:textId="77777777" w:rsidTr="00851940">
        <w:tc>
          <w:tcPr>
            <w:tcW w:w="753" w:type="dxa"/>
          </w:tcPr>
          <w:p w14:paraId="5B1E77FE" w14:textId="0D57BA3C" w:rsidR="00C74841" w:rsidRPr="005122A8" w:rsidRDefault="00C74841" w:rsidP="00C748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3.2</w:t>
            </w:r>
          </w:p>
        </w:tc>
        <w:tc>
          <w:tcPr>
            <w:tcW w:w="5103" w:type="dxa"/>
          </w:tcPr>
          <w:p w14:paraId="3AEE43FC" w14:textId="7C412057" w:rsidR="00C74841" w:rsidRPr="005122A8" w:rsidRDefault="00C74841" w:rsidP="00C74841">
            <w:pPr>
              <w:ind w:right="305"/>
              <w:rPr>
                <w:rFonts w:cstheme="minorHAnsi"/>
              </w:rPr>
            </w:pPr>
            <w:r w:rsidRPr="00AF62CD">
              <w:rPr>
                <w:rFonts w:cstheme="minorHAnsi"/>
              </w:rPr>
              <w:t>Seng, psykiatri, manuell</w:t>
            </w:r>
          </w:p>
        </w:tc>
        <w:tc>
          <w:tcPr>
            <w:tcW w:w="1059" w:type="dxa"/>
          </w:tcPr>
          <w:p w14:paraId="61B2E5EC" w14:textId="2AE75EE8" w:rsidR="00C74841" w:rsidRPr="005122A8" w:rsidRDefault="00A01C28" w:rsidP="00C748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337" w:type="dxa"/>
          </w:tcPr>
          <w:p w14:paraId="272B8499" w14:textId="77777777" w:rsidR="00C74841" w:rsidRPr="005122A8" w:rsidRDefault="00C74841" w:rsidP="00C74841">
            <w:pPr>
              <w:jc w:val="right"/>
              <w:rPr>
                <w:rFonts w:cstheme="minorHAnsi"/>
              </w:rPr>
            </w:pPr>
          </w:p>
        </w:tc>
      </w:tr>
      <w:tr w:rsidR="004D5DEE" w:rsidRPr="005122A8" w14:paraId="0CB7685F" w14:textId="77777777" w:rsidTr="00851940">
        <w:tc>
          <w:tcPr>
            <w:tcW w:w="753" w:type="dxa"/>
          </w:tcPr>
          <w:p w14:paraId="22A9E267" w14:textId="551127AD" w:rsidR="004D5DEE" w:rsidRPr="005122A8" w:rsidRDefault="004D5DEE" w:rsidP="004D5DE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3.3</w:t>
            </w:r>
          </w:p>
        </w:tc>
        <w:tc>
          <w:tcPr>
            <w:tcW w:w="5103" w:type="dxa"/>
          </w:tcPr>
          <w:p w14:paraId="6A5F4A4E" w14:textId="0428EBFD" w:rsidR="004D5DEE" w:rsidRPr="005122A8" w:rsidRDefault="004D5DEE" w:rsidP="004D5DEE">
            <w:pPr>
              <w:ind w:right="305"/>
              <w:rPr>
                <w:rFonts w:cstheme="minorHAnsi"/>
              </w:rPr>
            </w:pPr>
            <w:r w:rsidRPr="00A06C05">
              <w:rPr>
                <w:rFonts w:cstheme="minorHAnsi"/>
              </w:rPr>
              <w:t>Spedbarnsseng</w:t>
            </w:r>
          </w:p>
        </w:tc>
        <w:tc>
          <w:tcPr>
            <w:tcW w:w="1059" w:type="dxa"/>
          </w:tcPr>
          <w:p w14:paraId="64B277B6" w14:textId="277CA854" w:rsidR="004D5DEE" w:rsidRPr="005122A8" w:rsidRDefault="00EA5B28" w:rsidP="004D5DE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337" w:type="dxa"/>
          </w:tcPr>
          <w:p w14:paraId="2DA7781B" w14:textId="77777777" w:rsidR="004D5DEE" w:rsidRPr="005122A8" w:rsidRDefault="004D5DEE" w:rsidP="004D5DEE">
            <w:pPr>
              <w:jc w:val="right"/>
              <w:rPr>
                <w:rFonts w:cstheme="minorHAnsi"/>
              </w:rPr>
            </w:pPr>
          </w:p>
        </w:tc>
      </w:tr>
      <w:tr w:rsidR="004D5DEE" w:rsidRPr="005122A8" w14:paraId="5E123DD2" w14:textId="77777777" w:rsidTr="00851940">
        <w:tc>
          <w:tcPr>
            <w:tcW w:w="753" w:type="dxa"/>
          </w:tcPr>
          <w:p w14:paraId="1B1402B1" w14:textId="16B2BCD8" w:rsidR="004D5DEE" w:rsidRPr="005122A8" w:rsidRDefault="004D5DEE" w:rsidP="004D5DEE">
            <w:pPr>
              <w:jc w:val="center"/>
              <w:rPr>
                <w:rFonts w:cstheme="minorHAnsi"/>
              </w:rPr>
            </w:pPr>
            <w:r w:rsidRPr="005122A8">
              <w:rPr>
                <w:rFonts w:cstheme="minorHAnsi"/>
              </w:rPr>
              <w:t>3.</w:t>
            </w:r>
            <w:r w:rsidR="00EA5B28">
              <w:rPr>
                <w:rFonts w:cstheme="minorHAnsi"/>
              </w:rPr>
              <w:t>4</w:t>
            </w:r>
          </w:p>
        </w:tc>
        <w:tc>
          <w:tcPr>
            <w:tcW w:w="5103" w:type="dxa"/>
          </w:tcPr>
          <w:p w14:paraId="69B8024F" w14:textId="12A8EA06" w:rsidR="004D5DEE" w:rsidRPr="005122A8" w:rsidRDefault="004D5DEE" w:rsidP="004D5DEE">
            <w:pPr>
              <w:ind w:right="305"/>
              <w:rPr>
                <w:rFonts w:cstheme="minorHAnsi"/>
              </w:rPr>
            </w:pPr>
            <w:r w:rsidRPr="005122A8">
              <w:rPr>
                <w:rFonts w:cstheme="minorHAnsi"/>
              </w:rPr>
              <w:t xml:space="preserve">Servicekurs x personer </w:t>
            </w:r>
          </w:p>
        </w:tc>
        <w:tc>
          <w:tcPr>
            <w:tcW w:w="1059" w:type="dxa"/>
          </w:tcPr>
          <w:p w14:paraId="533D91E0" w14:textId="77777777" w:rsidR="004D5DEE" w:rsidRPr="005122A8" w:rsidRDefault="004D5DEE" w:rsidP="004D5DEE">
            <w:pPr>
              <w:jc w:val="center"/>
              <w:rPr>
                <w:rFonts w:cstheme="minorHAnsi"/>
              </w:rPr>
            </w:pPr>
          </w:p>
        </w:tc>
        <w:tc>
          <w:tcPr>
            <w:tcW w:w="2337" w:type="dxa"/>
          </w:tcPr>
          <w:p w14:paraId="7C121DE8" w14:textId="77777777" w:rsidR="004D5DEE" w:rsidRPr="005122A8" w:rsidRDefault="004D5DEE" w:rsidP="004D5DEE">
            <w:pPr>
              <w:jc w:val="right"/>
              <w:rPr>
                <w:rFonts w:cstheme="minorHAnsi"/>
              </w:rPr>
            </w:pPr>
          </w:p>
        </w:tc>
      </w:tr>
      <w:tr w:rsidR="004D5DEE" w:rsidRPr="005122A8" w14:paraId="74B492B7" w14:textId="77777777" w:rsidTr="00851940">
        <w:tc>
          <w:tcPr>
            <w:tcW w:w="753" w:type="dxa"/>
          </w:tcPr>
          <w:p w14:paraId="6232158F" w14:textId="35F2E1B1" w:rsidR="004D5DEE" w:rsidRPr="005122A8" w:rsidRDefault="004D5DEE" w:rsidP="004D5DEE">
            <w:pPr>
              <w:jc w:val="center"/>
              <w:rPr>
                <w:rFonts w:cstheme="minorHAnsi"/>
              </w:rPr>
            </w:pPr>
            <w:r w:rsidRPr="005122A8">
              <w:rPr>
                <w:rFonts w:cstheme="minorHAnsi"/>
              </w:rPr>
              <w:t>3.</w:t>
            </w:r>
            <w:r w:rsidR="00EA5B28">
              <w:rPr>
                <w:rFonts w:cstheme="minorHAnsi"/>
              </w:rPr>
              <w:t>5</w:t>
            </w:r>
          </w:p>
        </w:tc>
        <w:tc>
          <w:tcPr>
            <w:tcW w:w="5103" w:type="dxa"/>
          </w:tcPr>
          <w:p w14:paraId="3671F2D4" w14:textId="0DD3F922" w:rsidR="004D5DEE" w:rsidRPr="005122A8" w:rsidRDefault="004D5DEE" w:rsidP="00F90992">
            <w:pPr>
              <w:ind w:right="305"/>
              <w:rPr>
                <w:rFonts w:cstheme="minorHAnsi"/>
              </w:rPr>
            </w:pPr>
            <w:r w:rsidRPr="005122A8">
              <w:rPr>
                <w:rFonts w:cstheme="minorHAnsi"/>
              </w:rPr>
              <w:t>Vedlikeholdsavtale</w:t>
            </w:r>
            <w:r w:rsidR="00F90992">
              <w:rPr>
                <w:rFonts w:cstheme="minorHAnsi"/>
              </w:rPr>
              <w:t xml:space="preserve"> </w:t>
            </w:r>
            <w:r w:rsidRPr="005122A8">
              <w:rPr>
                <w:rFonts w:cstheme="minorHAnsi"/>
              </w:rPr>
              <w:t>som spesifisert i Bilag C1U Omfang og beskrivelse. Ev. innløsing gjøres av VV</w:t>
            </w:r>
          </w:p>
        </w:tc>
        <w:tc>
          <w:tcPr>
            <w:tcW w:w="1059" w:type="dxa"/>
          </w:tcPr>
          <w:p w14:paraId="4C7D8DB9" w14:textId="77777777" w:rsidR="004D5DEE" w:rsidRPr="005122A8" w:rsidRDefault="004D5DEE" w:rsidP="004D5DEE">
            <w:pPr>
              <w:jc w:val="center"/>
              <w:rPr>
                <w:rFonts w:cstheme="minorHAnsi"/>
              </w:rPr>
            </w:pPr>
          </w:p>
        </w:tc>
        <w:tc>
          <w:tcPr>
            <w:tcW w:w="2337" w:type="dxa"/>
          </w:tcPr>
          <w:p w14:paraId="07B2E2D4" w14:textId="77777777" w:rsidR="004D5DEE" w:rsidRPr="005122A8" w:rsidRDefault="004D5DEE" w:rsidP="004D5DEE">
            <w:pPr>
              <w:jc w:val="right"/>
              <w:rPr>
                <w:rFonts w:cstheme="minorHAnsi"/>
              </w:rPr>
            </w:pPr>
          </w:p>
        </w:tc>
      </w:tr>
      <w:tr w:rsidR="004D5DEE" w:rsidRPr="005122A8" w14:paraId="132780AD" w14:textId="77777777" w:rsidTr="00851940">
        <w:tc>
          <w:tcPr>
            <w:tcW w:w="753" w:type="dxa"/>
          </w:tcPr>
          <w:p w14:paraId="0798F0CE" w14:textId="58F19C76" w:rsidR="004D5DEE" w:rsidRPr="005122A8" w:rsidRDefault="004D5DEE" w:rsidP="004D5DEE">
            <w:pPr>
              <w:jc w:val="center"/>
              <w:rPr>
                <w:rFonts w:cstheme="minorHAnsi"/>
              </w:rPr>
            </w:pPr>
            <w:r w:rsidRPr="005122A8">
              <w:rPr>
                <w:rFonts w:cstheme="minorHAnsi"/>
              </w:rPr>
              <w:t>3.</w:t>
            </w:r>
            <w:r w:rsidR="00EA5B28">
              <w:rPr>
                <w:rFonts w:cstheme="minorHAnsi"/>
              </w:rPr>
              <w:t>6</w:t>
            </w:r>
          </w:p>
        </w:tc>
        <w:tc>
          <w:tcPr>
            <w:tcW w:w="5103" w:type="dxa"/>
          </w:tcPr>
          <w:p w14:paraId="115ABFEB" w14:textId="7534A8CA" w:rsidR="004D5DEE" w:rsidRPr="005122A8" w:rsidRDefault="004D5DEE" w:rsidP="004D5DEE">
            <w:pPr>
              <w:ind w:right="305"/>
              <w:rPr>
                <w:rFonts w:cstheme="minorHAnsi"/>
              </w:rPr>
            </w:pPr>
            <w:r w:rsidRPr="00A66749">
              <w:rPr>
                <w:rFonts w:cstheme="minorHAnsi"/>
              </w:rPr>
              <w:t>Utstyrsdedikert forbruksmateriell</w:t>
            </w:r>
            <w:r>
              <w:rPr>
                <w:rFonts w:cstheme="minorHAnsi"/>
              </w:rPr>
              <w:t xml:space="preserve">. </w:t>
            </w:r>
            <w:r w:rsidRPr="005122A8">
              <w:rPr>
                <w:rFonts w:cstheme="minorHAnsi"/>
              </w:rPr>
              <w:t>Ev. innløsing gjøres av VV</w:t>
            </w:r>
          </w:p>
        </w:tc>
        <w:tc>
          <w:tcPr>
            <w:tcW w:w="1059" w:type="dxa"/>
          </w:tcPr>
          <w:p w14:paraId="61814CDF" w14:textId="77777777" w:rsidR="004D5DEE" w:rsidRPr="005122A8" w:rsidRDefault="004D5DEE" w:rsidP="004D5DEE">
            <w:pPr>
              <w:jc w:val="center"/>
              <w:rPr>
                <w:rFonts w:cstheme="minorHAnsi"/>
              </w:rPr>
            </w:pPr>
          </w:p>
        </w:tc>
        <w:tc>
          <w:tcPr>
            <w:tcW w:w="2337" w:type="dxa"/>
          </w:tcPr>
          <w:p w14:paraId="386EF130" w14:textId="77777777" w:rsidR="004D5DEE" w:rsidRPr="005122A8" w:rsidRDefault="004D5DEE" w:rsidP="004D5DEE">
            <w:pPr>
              <w:jc w:val="right"/>
              <w:rPr>
                <w:rFonts w:cstheme="minorHAnsi"/>
              </w:rPr>
            </w:pPr>
          </w:p>
        </w:tc>
      </w:tr>
    </w:tbl>
    <w:p w14:paraId="2B7E72B8" w14:textId="4ADCD9D7" w:rsidR="002900A7" w:rsidRDefault="002900A7" w:rsidP="00F27530">
      <w:pPr>
        <w:rPr>
          <w:rFonts w:cstheme="minorHAnsi"/>
          <w:color w:val="FF0000"/>
        </w:rPr>
      </w:pPr>
    </w:p>
    <w:p w14:paraId="5EB478E2" w14:textId="2D4F4E76" w:rsidR="00F27530" w:rsidRPr="005122A8" w:rsidRDefault="00F54364" w:rsidP="003F5561">
      <w:pPr>
        <w:pStyle w:val="Overskrift1"/>
        <w:rPr>
          <w:rFonts w:asciiTheme="minorHAnsi" w:hAnsiTheme="minorHAnsi" w:cstheme="minorHAnsi"/>
        </w:rPr>
      </w:pPr>
      <w:bookmarkStart w:id="1" w:name="_Toc125355097"/>
      <w:r w:rsidRPr="005122A8">
        <w:rPr>
          <w:rFonts w:asciiTheme="minorHAnsi" w:hAnsiTheme="minorHAnsi" w:cstheme="minorHAnsi"/>
        </w:rPr>
        <w:lastRenderedPageBreak/>
        <w:t>Pris</w:t>
      </w:r>
      <w:bookmarkEnd w:id="1"/>
    </w:p>
    <w:p w14:paraId="65608B13" w14:textId="61C2557E" w:rsidR="003F5561" w:rsidRPr="005122A8" w:rsidRDefault="003F5561" w:rsidP="003F5561">
      <w:pPr>
        <w:rPr>
          <w:rFonts w:cstheme="minorHAnsi"/>
        </w:rPr>
      </w:pPr>
      <w:r w:rsidRPr="005122A8">
        <w:rPr>
          <w:rFonts w:cstheme="minorHAnsi"/>
          <w:szCs w:val="24"/>
        </w:rPr>
        <w:t xml:space="preserve">Priser som er oppgitt skal omfatte alle Leverandørens forpliktelser, ref. bilag B1U </w:t>
      </w:r>
      <w:r w:rsidR="006524AD" w:rsidRPr="005122A8">
        <w:rPr>
          <w:rFonts w:cstheme="minorHAnsi"/>
          <w:szCs w:val="24"/>
        </w:rPr>
        <w:t>Kontraktsbestemmelser</w:t>
      </w:r>
      <w:r w:rsidRPr="005122A8">
        <w:rPr>
          <w:rFonts w:cstheme="minorHAnsi"/>
          <w:szCs w:val="24"/>
        </w:rPr>
        <w:t>. Dette omfatter alt materiell, utstyr, kabler, tilkobling og arbeid inkl. møter, som er nødvendig for en komplett installasjon i samsvar med funksjonskravene i Kontrakten.</w:t>
      </w:r>
      <w:r w:rsidR="008570C1" w:rsidRPr="005122A8">
        <w:rPr>
          <w:rFonts w:cstheme="minorHAnsi"/>
          <w:szCs w:val="24"/>
        </w:rPr>
        <w:br/>
      </w:r>
    </w:p>
    <w:p w14:paraId="0F13099D" w14:textId="53A129C8" w:rsidR="000C280D" w:rsidRPr="005122A8" w:rsidRDefault="000C280D" w:rsidP="003F5561">
      <w:pPr>
        <w:pStyle w:val="Overskrift1"/>
        <w:rPr>
          <w:rFonts w:asciiTheme="minorHAnsi" w:hAnsiTheme="minorHAnsi" w:cstheme="minorHAnsi"/>
        </w:rPr>
      </w:pPr>
      <w:bookmarkStart w:id="2" w:name="_Toc125355098"/>
      <w:r w:rsidRPr="005122A8">
        <w:rPr>
          <w:rFonts w:asciiTheme="minorHAnsi" w:hAnsiTheme="minorHAnsi" w:cstheme="minorHAnsi"/>
        </w:rPr>
        <w:t>Evaluering</w:t>
      </w:r>
      <w:bookmarkEnd w:id="2"/>
    </w:p>
    <w:p w14:paraId="5681C9E0" w14:textId="75898497" w:rsidR="00E22E55" w:rsidRDefault="003B5A65" w:rsidP="00E22E55">
      <w:pPr>
        <w:rPr>
          <w:rFonts w:cstheme="minorHAnsi"/>
        </w:rPr>
      </w:pPr>
      <w:r w:rsidRPr="005122A8">
        <w:rPr>
          <w:rFonts w:cstheme="minorHAnsi"/>
        </w:rPr>
        <w:t>Ved evaluering av utstyret skal de totale levetidskostnadene (innkjøpspris + forbruksmateriell</w:t>
      </w:r>
      <w:r w:rsidR="00265E95">
        <w:rPr>
          <w:rFonts w:cstheme="minorHAnsi"/>
        </w:rPr>
        <w:t xml:space="preserve">, </w:t>
      </w:r>
      <w:proofErr w:type="spellStart"/>
      <w:r w:rsidR="00217581">
        <w:rPr>
          <w:rFonts w:cstheme="minorHAnsi"/>
        </w:rPr>
        <w:t>etc</w:t>
      </w:r>
      <w:proofErr w:type="spellEnd"/>
      <w:r w:rsidRPr="005122A8">
        <w:rPr>
          <w:rFonts w:cstheme="minorHAnsi"/>
        </w:rPr>
        <w:t xml:space="preserve"> + aktuell </w:t>
      </w:r>
      <w:r w:rsidR="00147B74">
        <w:rPr>
          <w:rFonts w:cstheme="minorHAnsi"/>
        </w:rPr>
        <w:t>vedlikeholds</w:t>
      </w:r>
      <w:r w:rsidRPr="005122A8">
        <w:rPr>
          <w:rFonts w:cstheme="minorHAnsi"/>
        </w:rPr>
        <w:t xml:space="preserve">avtale) i </w:t>
      </w:r>
      <w:r w:rsidRPr="00DA2D0A">
        <w:rPr>
          <w:rFonts w:cstheme="minorHAnsi"/>
        </w:rPr>
        <w:t>utstyrets levetid le</w:t>
      </w:r>
      <w:r w:rsidRPr="005122A8">
        <w:rPr>
          <w:rFonts w:cstheme="minorHAnsi"/>
        </w:rPr>
        <w:t xml:space="preserve">gges til grunn. Det er laget en egen fane i </w:t>
      </w:r>
      <w:r w:rsidR="003F5561" w:rsidRPr="005122A8">
        <w:rPr>
          <w:rFonts w:cstheme="minorHAnsi"/>
        </w:rPr>
        <w:t>Bilag F2U</w:t>
      </w:r>
      <w:r w:rsidRPr="005122A8">
        <w:rPr>
          <w:rFonts w:cstheme="minorHAnsi"/>
        </w:rPr>
        <w:t xml:space="preserve"> </w:t>
      </w:r>
      <w:r w:rsidR="003F5561" w:rsidRPr="005122A8">
        <w:rPr>
          <w:rFonts w:cstheme="minorHAnsi"/>
        </w:rPr>
        <w:t xml:space="preserve">Prisskjema </w:t>
      </w:r>
      <w:r w:rsidRPr="005122A8">
        <w:rPr>
          <w:rFonts w:cstheme="minorHAnsi"/>
        </w:rPr>
        <w:t>som spesifiserer informasjonen som vil benyttes til beregning av levetidskostnader.</w:t>
      </w:r>
    </w:p>
    <w:p w14:paraId="30536B56" w14:textId="02377EA2" w:rsidR="00AA69B1" w:rsidRDefault="00AA69B1" w:rsidP="00E22E55">
      <w:pPr>
        <w:rPr>
          <w:i/>
          <w:iCs/>
          <w:color w:val="FF0000"/>
        </w:rPr>
      </w:pPr>
      <w:r w:rsidRPr="005122A8">
        <w:rPr>
          <w:rFonts w:cstheme="minorHAnsi"/>
        </w:rPr>
        <w:t>Evaluering av opsjoner:</w:t>
      </w:r>
      <w:r w:rsidR="008570C1" w:rsidRPr="005122A8">
        <w:rPr>
          <w:rFonts w:cstheme="minorHAnsi"/>
        </w:rPr>
        <w:br/>
      </w:r>
      <w:r w:rsidR="00C33B56" w:rsidRPr="00C33B56">
        <w:t>Opsjoner er ikke en del av evalueringen</w:t>
      </w:r>
    </w:p>
    <w:p w14:paraId="6782EED9" w14:textId="77777777" w:rsidR="00C14FBE" w:rsidRPr="005122A8" w:rsidRDefault="00C14FBE" w:rsidP="00E22E55">
      <w:pPr>
        <w:rPr>
          <w:rFonts w:cstheme="minorHAnsi"/>
          <w:i/>
          <w:iCs/>
        </w:rPr>
      </w:pPr>
    </w:p>
    <w:p w14:paraId="7DAF31C4" w14:textId="037CCBB9" w:rsidR="00E22E55" w:rsidRPr="005122A8" w:rsidRDefault="00E22E55" w:rsidP="003F5561">
      <w:pPr>
        <w:pStyle w:val="Overskrift1"/>
        <w:rPr>
          <w:rFonts w:asciiTheme="minorHAnsi" w:hAnsiTheme="minorHAnsi" w:cstheme="minorHAnsi"/>
        </w:rPr>
      </w:pPr>
      <w:bookmarkStart w:id="3" w:name="_Toc125355099"/>
      <w:r w:rsidRPr="005122A8">
        <w:rPr>
          <w:rFonts w:asciiTheme="minorHAnsi" w:hAnsiTheme="minorHAnsi" w:cstheme="minorHAnsi"/>
        </w:rPr>
        <w:t>Prisoversikter</w:t>
      </w:r>
      <w:bookmarkEnd w:id="3"/>
    </w:p>
    <w:p w14:paraId="1065BFBC" w14:textId="05655B84" w:rsidR="00A51423" w:rsidRPr="005122A8" w:rsidRDefault="00A51423" w:rsidP="00A51423">
      <w:pPr>
        <w:rPr>
          <w:rFonts w:cstheme="minorHAnsi"/>
        </w:rPr>
      </w:pPr>
      <w:r w:rsidRPr="005122A8">
        <w:rPr>
          <w:rFonts w:cstheme="minorHAnsi"/>
        </w:rPr>
        <w:t xml:space="preserve">Alle enhetspriser skal legges inn i </w:t>
      </w:r>
      <w:r w:rsidR="003F5561" w:rsidRPr="005122A8">
        <w:rPr>
          <w:rFonts w:cstheme="minorHAnsi"/>
        </w:rPr>
        <w:t>Bilag F2U Prisskjema</w:t>
      </w:r>
      <w:r w:rsidRPr="005122A8">
        <w:rPr>
          <w:rFonts w:cstheme="minorHAnsi"/>
        </w:rPr>
        <w:t>. Leverandøren har ansvar for at alle tall og summeringer er korrekte.</w:t>
      </w:r>
    </w:p>
    <w:p w14:paraId="090097BC" w14:textId="1DA7E58D" w:rsidR="00A51423" w:rsidRPr="002D0852" w:rsidRDefault="00A51423" w:rsidP="00A51423">
      <w:pPr>
        <w:rPr>
          <w:rFonts w:cstheme="minorHAnsi"/>
        </w:rPr>
      </w:pPr>
      <w:r w:rsidRPr="005122A8">
        <w:rPr>
          <w:rFonts w:cstheme="minorHAnsi"/>
        </w:rPr>
        <w:t xml:space="preserve">Vedlegget </w:t>
      </w:r>
      <w:r w:rsidRPr="002D0852">
        <w:rPr>
          <w:rFonts w:cstheme="minorHAnsi"/>
        </w:rPr>
        <w:t xml:space="preserve">består av </w:t>
      </w:r>
      <w:r w:rsidR="002D0852" w:rsidRPr="002D0852">
        <w:rPr>
          <w:rFonts w:cstheme="minorHAnsi"/>
        </w:rPr>
        <w:t>5</w:t>
      </w:r>
      <w:r w:rsidRPr="002D0852">
        <w:rPr>
          <w:rFonts w:cstheme="minorHAnsi"/>
        </w:rPr>
        <w:t xml:space="preserve"> faner. </w:t>
      </w:r>
    </w:p>
    <w:p w14:paraId="460CEB54" w14:textId="612243D4" w:rsidR="00273F6A" w:rsidRDefault="00A51423" w:rsidP="00A51423">
      <w:pPr>
        <w:pStyle w:val="Listeavsnitt"/>
        <w:numPr>
          <w:ilvl w:val="0"/>
          <w:numId w:val="28"/>
        </w:numPr>
        <w:spacing w:after="0"/>
        <w:rPr>
          <w:rFonts w:cstheme="minorHAnsi"/>
        </w:rPr>
      </w:pPr>
      <w:r w:rsidRPr="002D0852">
        <w:rPr>
          <w:rFonts w:cstheme="minorHAnsi"/>
        </w:rPr>
        <w:t xml:space="preserve">Fanene </w:t>
      </w:r>
      <w:r w:rsidR="00C33B56">
        <w:rPr>
          <w:rFonts w:cstheme="minorHAnsi"/>
        </w:rPr>
        <w:t xml:space="preserve">3, 4 og </w:t>
      </w:r>
      <w:r w:rsidRPr="002D0852">
        <w:rPr>
          <w:rFonts w:cstheme="minorHAnsi"/>
        </w:rPr>
        <w:t>skal fylles ut.</w:t>
      </w:r>
    </w:p>
    <w:p w14:paraId="2A78F317" w14:textId="77777777" w:rsidR="00C33B56" w:rsidRPr="00C33B56" w:rsidRDefault="00C33B56" w:rsidP="00C33B56">
      <w:pPr>
        <w:pStyle w:val="Listeavsnitt"/>
        <w:spacing w:after="0"/>
        <w:ind w:left="1097"/>
        <w:rPr>
          <w:rFonts w:cstheme="minorHAnsi"/>
        </w:rPr>
      </w:pPr>
    </w:p>
    <w:p w14:paraId="12BA64EE" w14:textId="6D9AFD3A" w:rsidR="00A51423" w:rsidRPr="005122A8" w:rsidRDefault="00A51423" w:rsidP="00A51423">
      <w:pPr>
        <w:rPr>
          <w:rFonts w:cstheme="minorHAnsi"/>
        </w:rPr>
      </w:pPr>
      <w:r w:rsidRPr="005122A8">
        <w:rPr>
          <w:rFonts w:cstheme="minorHAnsi"/>
        </w:rPr>
        <w:t>Uteglemte poster i oversiktene er Leverandørens ansvar og fritar ikke Leverandøren fra å levere den komplette ytelse i henhold til Kontraktens krav.</w:t>
      </w:r>
    </w:p>
    <w:p w14:paraId="6DF184B1" w14:textId="657C666C" w:rsidR="00E42725" w:rsidRPr="005122A8" w:rsidRDefault="00E42725" w:rsidP="00A51423">
      <w:pPr>
        <w:rPr>
          <w:rFonts w:cstheme="minorHAnsi"/>
        </w:rPr>
      </w:pPr>
    </w:p>
    <w:p w14:paraId="70721B44" w14:textId="40470C8E" w:rsidR="00E42725" w:rsidRPr="005122A8" w:rsidRDefault="00E42725" w:rsidP="003F5561">
      <w:pPr>
        <w:pStyle w:val="Overskrift1"/>
        <w:rPr>
          <w:rFonts w:asciiTheme="minorHAnsi" w:hAnsiTheme="minorHAnsi" w:cstheme="minorHAnsi"/>
        </w:rPr>
      </w:pPr>
      <w:bookmarkStart w:id="4" w:name="_Toc125355100"/>
      <w:r w:rsidRPr="005122A8">
        <w:rPr>
          <w:rFonts w:asciiTheme="minorHAnsi" w:hAnsiTheme="minorHAnsi" w:cstheme="minorHAnsi"/>
        </w:rPr>
        <w:t>Prisregul</w:t>
      </w:r>
      <w:r w:rsidR="00767B8A" w:rsidRPr="005122A8">
        <w:rPr>
          <w:rFonts w:asciiTheme="minorHAnsi" w:hAnsiTheme="minorHAnsi" w:cstheme="minorHAnsi"/>
        </w:rPr>
        <w:t>ering</w:t>
      </w:r>
      <w:bookmarkEnd w:id="4"/>
    </w:p>
    <w:p w14:paraId="684DC9CA" w14:textId="77777777" w:rsidR="00310647" w:rsidRPr="005F0604" w:rsidRDefault="00310647" w:rsidP="00310647">
      <w:pPr>
        <w:rPr>
          <w:rFonts w:cstheme="minorBidi"/>
        </w:rPr>
      </w:pPr>
      <w:r w:rsidRPr="005F0604">
        <w:rPr>
          <w:rFonts w:cstheme="minorBidi"/>
        </w:rPr>
        <w:t xml:space="preserve">Prisene skal være faste i 2 år etter kontraktsignering. Dette gjelder også for eventuell utløsning av opsjoner i perioden. Deretter kan prisen reguleres årlig maksimalt i henhold til konsumprisindeksen (KPI Totalindeks) med kontraktsdato pluss 24 måneder som basisdato. </w:t>
      </w:r>
    </w:p>
    <w:p w14:paraId="55A97BA8" w14:textId="652DC774" w:rsidR="00CE6F37" w:rsidRPr="005122A8" w:rsidRDefault="00CE6F37" w:rsidP="00701234">
      <w:pPr>
        <w:rPr>
          <w:rFonts w:cstheme="minorHAnsi"/>
        </w:rPr>
      </w:pPr>
    </w:p>
    <w:p w14:paraId="2849949E" w14:textId="747CC44A" w:rsidR="00EC576E" w:rsidRPr="005122A8" w:rsidRDefault="00EC576E" w:rsidP="003F5561">
      <w:pPr>
        <w:pStyle w:val="Overskrift1"/>
        <w:rPr>
          <w:rFonts w:asciiTheme="minorHAnsi" w:hAnsiTheme="minorHAnsi" w:cstheme="minorHAnsi"/>
        </w:rPr>
      </w:pPr>
      <w:bookmarkStart w:id="5" w:name="_Toc125355102"/>
      <w:r w:rsidRPr="005122A8">
        <w:rPr>
          <w:rFonts w:asciiTheme="minorHAnsi" w:hAnsiTheme="minorHAnsi" w:cstheme="minorHAnsi"/>
        </w:rPr>
        <w:t>Vedlegg</w:t>
      </w:r>
      <w:bookmarkEnd w:id="5"/>
    </w:p>
    <w:p w14:paraId="71833B5A" w14:textId="66488D86" w:rsidR="001301E9" w:rsidRPr="005122A8" w:rsidRDefault="001301E9" w:rsidP="001301E9">
      <w:pPr>
        <w:rPr>
          <w:rFonts w:cstheme="minorHAnsi"/>
        </w:rPr>
      </w:pPr>
      <w:r w:rsidRPr="005122A8">
        <w:rPr>
          <w:rFonts w:cstheme="minorHAnsi"/>
        </w:rPr>
        <w:t>Vedlegg 1</w:t>
      </w:r>
      <w:r w:rsidRPr="005122A8">
        <w:rPr>
          <w:rFonts w:cstheme="minorHAnsi"/>
        </w:rPr>
        <w:tab/>
      </w:r>
      <w:r w:rsidR="003F5561" w:rsidRPr="005122A8">
        <w:rPr>
          <w:rFonts w:cstheme="minorHAnsi"/>
        </w:rPr>
        <w:t>Bilag F2U Prisskjema</w:t>
      </w:r>
    </w:p>
    <w:sectPr w:rsidR="001301E9" w:rsidRPr="005122A8" w:rsidSect="008D0EAE">
      <w:headerReference w:type="even" r:id="rId9"/>
      <w:headerReference w:type="default" r:id="rId10"/>
      <w:headerReference w:type="first" r:id="rId11"/>
      <w:type w:val="continuous"/>
      <w:pgSz w:w="11907" w:h="16840" w:code="9"/>
      <w:pgMar w:top="1310" w:right="1412" w:bottom="1814" w:left="1140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5560F8" w14:textId="77777777" w:rsidR="008D0EAE" w:rsidRDefault="008D0EAE">
      <w:pPr>
        <w:spacing w:after="0"/>
      </w:pPr>
      <w:r>
        <w:separator/>
      </w:r>
    </w:p>
  </w:endnote>
  <w:endnote w:type="continuationSeparator" w:id="0">
    <w:p w14:paraId="613B1894" w14:textId="77777777" w:rsidR="008D0EAE" w:rsidRDefault="008D0EAE">
      <w:pPr>
        <w:spacing w:after="0"/>
      </w:pPr>
      <w:r>
        <w:continuationSeparator/>
      </w:r>
    </w:p>
  </w:endnote>
  <w:endnote w:type="continuationNotice" w:id="1">
    <w:p w14:paraId="0DC9D3A2" w14:textId="77777777" w:rsidR="008D0EAE" w:rsidRDefault="008D0E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082B3" w14:textId="77777777" w:rsidR="008D0EAE" w:rsidRDefault="008D0EAE">
      <w:pPr>
        <w:spacing w:after="0"/>
      </w:pPr>
      <w:r>
        <w:separator/>
      </w:r>
    </w:p>
  </w:footnote>
  <w:footnote w:type="continuationSeparator" w:id="0">
    <w:p w14:paraId="45C0164C" w14:textId="77777777" w:rsidR="008D0EAE" w:rsidRDefault="008D0EAE">
      <w:pPr>
        <w:spacing w:after="0"/>
      </w:pPr>
      <w:r>
        <w:continuationSeparator/>
      </w:r>
    </w:p>
  </w:footnote>
  <w:footnote w:type="continuationNotice" w:id="1">
    <w:p w14:paraId="0993B8C2" w14:textId="77777777" w:rsidR="008D0EAE" w:rsidRDefault="008D0E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E3FCE" w14:textId="08738513" w:rsidR="00B345A7" w:rsidRDefault="00B345A7" w:rsidP="00B345A7">
    <w:pPr>
      <w:pStyle w:val="Topptekst"/>
      <w:tabs>
        <w:tab w:val="clear" w:pos="4153"/>
        <w:tab w:val="clear" w:pos="8306"/>
        <w:tab w:val="left" w:pos="1418"/>
        <w:tab w:val="left" w:pos="7371"/>
        <w:tab w:val="right" w:pos="9214"/>
      </w:tabs>
    </w:pPr>
    <w:r>
      <w:t>Nytt sykehus i Drammen</w:t>
    </w:r>
    <w:r>
      <w:tab/>
      <w:t>Revisjon:</w:t>
    </w:r>
    <w:r>
      <w:tab/>
      <w:t>0</w:t>
    </w:r>
  </w:p>
  <w:p w14:paraId="3B328892" w14:textId="77777777" w:rsidR="00B345A7" w:rsidRDefault="00B345A7" w:rsidP="00B345A7">
    <w:pPr>
      <w:pStyle w:val="Topptekst"/>
      <w:tabs>
        <w:tab w:val="clear" w:pos="4153"/>
        <w:tab w:val="clear" w:pos="8306"/>
        <w:tab w:val="left" w:pos="1418"/>
        <w:tab w:val="left" w:pos="7371"/>
        <w:tab w:val="right" w:pos="9214"/>
      </w:tabs>
    </w:pPr>
    <w:proofErr w:type="gramStart"/>
    <w:r>
      <w:t>Dok.nr.:</w:t>
    </w:r>
    <w:r>
      <w:tab/>
    </w:r>
    <w:proofErr w:type="spellStart"/>
    <w:r>
      <w:t>Xx.xx</w:t>
    </w:r>
    <w:proofErr w:type="gramEnd"/>
    <w:r>
      <w:t>.xx</w:t>
    </w:r>
    <w:proofErr w:type="spellEnd"/>
    <w:r>
      <w:tab/>
      <w:t>Dato:</w:t>
    </w:r>
    <w:r>
      <w:tab/>
      <w:t>xx.xx.17</w:t>
    </w:r>
  </w:p>
  <w:p w14:paraId="1CAE0E80" w14:textId="77777777" w:rsidR="00B345A7" w:rsidRDefault="00B345A7" w:rsidP="00B345A7">
    <w:pPr>
      <w:pStyle w:val="Topptekst"/>
      <w:tabs>
        <w:tab w:val="clear" w:pos="4153"/>
        <w:tab w:val="clear" w:pos="8306"/>
        <w:tab w:val="left" w:pos="1418"/>
        <w:tab w:val="left" w:pos="7371"/>
        <w:tab w:val="right" w:pos="9214"/>
      </w:tabs>
      <w:rPr>
        <w:rStyle w:val="Sidetall"/>
        <w:rFonts w:cs="Arial"/>
        <w:szCs w:val="24"/>
      </w:rPr>
    </w:pPr>
    <w:r>
      <w:t>Tittel:</w:t>
    </w:r>
    <w:r>
      <w:tab/>
      <w:t>Dokumentmal</w:t>
    </w:r>
    <w:r>
      <w:tab/>
      <w:t xml:space="preserve">Side </w:t>
    </w:r>
    <w:r>
      <w:tab/>
    </w:r>
    <w:r w:rsidRPr="0097233C">
      <w:rPr>
        <w:rStyle w:val="Sidetall"/>
        <w:rFonts w:cs="Arial"/>
        <w:szCs w:val="24"/>
      </w:rPr>
      <w:fldChar w:fldCharType="begin"/>
    </w:r>
    <w:r w:rsidRPr="0097233C">
      <w:rPr>
        <w:rStyle w:val="Sidetall"/>
        <w:rFonts w:cs="Arial"/>
        <w:szCs w:val="24"/>
      </w:rPr>
      <w:instrText xml:space="preserve"> PAGE </w:instrText>
    </w:r>
    <w:r w:rsidRPr="0097233C">
      <w:rPr>
        <w:rStyle w:val="Sidetall"/>
        <w:rFonts w:cs="Arial"/>
        <w:szCs w:val="24"/>
      </w:rPr>
      <w:fldChar w:fldCharType="separate"/>
    </w:r>
    <w:r>
      <w:rPr>
        <w:rStyle w:val="Sidetall"/>
        <w:rFonts w:cs="Arial"/>
        <w:noProof/>
        <w:szCs w:val="24"/>
      </w:rPr>
      <w:t>4</w:t>
    </w:r>
    <w:r w:rsidRPr="0097233C">
      <w:rPr>
        <w:rStyle w:val="Sidetall"/>
        <w:rFonts w:cs="Arial"/>
        <w:szCs w:val="24"/>
      </w:rPr>
      <w:fldChar w:fldCharType="end"/>
    </w:r>
    <w:r w:rsidRPr="0097233C">
      <w:rPr>
        <w:snapToGrid w:val="0"/>
      </w:rPr>
      <w:t xml:space="preserve"> av </w:t>
    </w:r>
    <w:r w:rsidRPr="0097233C">
      <w:rPr>
        <w:rStyle w:val="Sidetall"/>
        <w:rFonts w:cs="Arial"/>
        <w:szCs w:val="24"/>
      </w:rPr>
      <w:fldChar w:fldCharType="begin"/>
    </w:r>
    <w:r w:rsidRPr="0097233C">
      <w:rPr>
        <w:rStyle w:val="Sidetall"/>
        <w:rFonts w:cs="Arial"/>
        <w:szCs w:val="24"/>
      </w:rPr>
      <w:instrText xml:space="preserve"> NUMPAGES  \* MERGEFORMAT </w:instrText>
    </w:r>
    <w:r w:rsidRPr="0097233C">
      <w:rPr>
        <w:rStyle w:val="Sidetall"/>
        <w:rFonts w:cs="Arial"/>
        <w:szCs w:val="24"/>
      </w:rPr>
      <w:fldChar w:fldCharType="separate"/>
    </w:r>
    <w:r w:rsidRPr="00941AA0">
      <w:rPr>
        <w:rStyle w:val="Sidetall"/>
        <w:noProof/>
        <w:szCs w:val="24"/>
      </w:rPr>
      <w:t>4</w:t>
    </w:r>
    <w:r w:rsidRPr="0097233C">
      <w:rPr>
        <w:rStyle w:val="Sidetall"/>
        <w:rFonts w:cs="Arial"/>
        <w:szCs w:val="24"/>
      </w:rPr>
      <w:fldChar w:fldCharType="end"/>
    </w:r>
  </w:p>
  <w:p w14:paraId="5C6F0696" w14:textId="77777777" w:rsidR="00B345A7" w:rsidRDefault="00B345A7" w:rsidP="00B345A7">
    <w:pPr>
      <w:pStyle w:val="Topptekst"/>
      <w:pBdr>
        <w:top w:val="single" w:sz="4" w:space="1" w:color="auto"/>
      </w:pBdr>
      <w:tabs>
        <w:tab w:val="clear" w:pos="4153"/>
        <w:tab w:val="clear" w:pos="8306"/>
        <w:tab w:val="left" w:pos="1418"/>
        <w:tab w:val="left" w:pos="7371"/>
        <w:tab w:val="right" w:pos="9214"/>
      </w:tabs>
      <w:rPr>
        <w:rStyle w:val="Sidetall"/>
        <w:rFonts w:cs="Arial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17AD8" w14:textId="2FE6997A" w:rsidR="00B345A7" w:rsidRPr="00CB520A" w:rsidRDefault="00B83F2A" w:rsidP="00B345A7">
    <w:pPr>
      <w:pStyle w:val="Topptekst"/>
      <w:tabs>
        <w:tab w:val="clear" w:pos="4153"/>
        <w:tab w:val="clear" w:pos="8306"/>
        <w:tab w:val="left" w:pos="1418"/>
        <w:tab w:val="left" w:pos="7371"/>
        <w:tab w:val="right" w:pos="9214"/>
      </w:tabs>
      <w:spacing w:after="0" w:line="276" w:lineRule="auto"/>
      <w:rPr>
        <w:sz w:val="22"/>
        <w:szCs w:val="22"/>
      </w:rPr>
    </w:pPr>
    <w:r>
      <w:rPr>
        <w:sz w:val="22"/>
        <w:szCs w:val="22"/>
      </w:rPr>
      <w:t>Nytt sykehus i</w:t>
    </w:r>
    <w:r w:rsidR="0091476E">
      <w:rPr>
        <w:sz w:val="22"/>
        <w:szCs w:val="22"/>
      </w:rPr>
      <w:t xml:space="preserve"> Drammen</w:t>
    </w:r>
    <w:r w:rsidR="00B345A7" w:rsidRPr="00CB520A">
      <w:rPr>
        <w:sz w:val="22"/>
        <w:szCs w:val="22"/>
      </w:rPr>
      <w:tab/>
      <w:t>Revisjon:</w:t>
    </w:r>
    <w:r w:rsidR="00B345A7" w:rsidRPr="00CB520A">
      <w:rPr>
        <w:sz w:val="22"/>
        <w:szCs w:val="22"/>
      </w:rPr>
      <w:tab/>
    </w:r>
    <w:r w:rsidR="004E63FE">
      <w:rPr>
        <w:sz w:val="22"/>
        <w:szCs w:val="22"/>
      </w:rPr>
      <w:t>01</w:t>
    </w:r>
  </w:p>
  <w:p w14:paraId="74427B05" w14:textId="540F8172" w:rsidR="00B345A7" w:rsidRPr="00CB520A" w:rsidRDefault="00B345A7" w:rsidP="00B345A7">
    <w:pPr>
      <w:pStyle w:val="Topptekst"/>
      <w:tabs>
        <w:tab w:val="clear" w:pos="4153"/>
        <w:tab w:val="clear" w:pos="8306"/>
        <w:tab w:val="left" w:pos="1418"/>
        <w:tab w:val="left" w:pos="7371"/>
        <w:tab w:val="right" w:pos="9214"/>
      </w:tabs>
      <w:spacing w:after="0" w:line="276" w:lineRule="auto"/>
      <w:rPr>
        <w:sz w:val="22"/>
        <w:szCs w:val="22"/>
      </w:rPr>
    </w:pPr>
    <w:proofErr w:type="spellStart"/>
    <w:r w:rsidRPr="00CB520A">
      <w:rPr>
        <w:sz w:val="22"/>
        <w:szCs w:val="22"/>
      </w:rPr>
      <w:t>Dokumentnr</w:t>
    </w:r>
    <w:proofErr w:type="spellEnd"/>
    <w:r w:rsidRPr="00CB520A">
      <w:rPr>
        <w:sz w:val="22"/>
        <w:szCs w:val="22"/>
      </w:rPr>
      <w:t>.</w:t>
    </w:r>
    <w:r>
      <w:rPr>
        <w:sz w:val="22"/>
        <w:szCs w:val="22"/>
      </w:rPr>
      <w:t>:</w:t>
    </w:r>
    <w:r w:rsidRPr="00CB520A">
      <w:rPr>
        <w:sz w:val="22"/>
        <w:szCs w:val="22"/>
      </w:rPr>
      <w:tab/>
    </w:r>
    <w:r w:rsidR="00B83F2A">
      <w:rPr>
        <w:sz w:val="22"/>
        <w:szCs w:val="22"/>
      </w:rPr>
      <w:t>NSD</w:t>
    </w:r>
    <w:r>
      <w:rPr>
        <w:sz w:val="22"/>
        <w:szCs w:val="22"/>
      </w:rPr>
      <w:t>-0000-</w:t>
    </w:r>
    <w:r w:rsidR="003F5561" w:rsidRPr="004E63FE">
      <w:rPr>
        <w:sz w:val="22"/>
        <w:szCs w:val="22"/>
      </w:rPr>
      <w:t>U-</w:t>
    </w:r>
    <w:r w:rsidR="004E63FE" w:rsidRPr="004E63FE">
      <w:rPr>
        <w:sz w:val="22"/>
        <w:szCs w:val="22"/>
      </w:rPr>
      <w:t>S</w:t>
    </w:r>
    <w:r w:rsidR="004E63FE">
      <w:rPr>
        <w:sz w:val="22"/>
        <w:szCs w:val="22"/>
      </w:rPr>
      <w:t>P-1</w:t>
    </w:r>
    <w:r w:rsidR="00324A6B">
      <w:rPr>
        <w:sz w:val="22"/>
        <w:szCs w:val="22"/>
      </w:rPr>
      <w:t>160</w:t>
    </w:r>
    <w:r w:rsidRPr="00CB520A">
      <w:rPr>
        <w:sz w:val="22"/>
        <w:szCs w:val="22"/>
      </w:rPr>
      <w:tab/>
      <w:t>Dato:</w:t>
    </w:r>
    <w:r w:rsidRPr="00CB520A">
      <w:rPr>
        <w:sz w:val="22"/>
        <w:szCs w:val="22"/>
      </w:rPr>
      <w:tab/>
    </w:r>
    <w:r w:rsidR="001A6AE1">
      <w:rPr>
        <w:sz w:val="22"/>
        <w:szCs w:val="22"/>
      </w:rPr>
      <w:t>31</w:t>
    </w:r>
    <w:r w:rsidR="004E63FE" w:rsidRPr="004E63FE">
      <w:rPr>
        <w:sz w:val="22"/>
        <w:szCs w:val="22"/>
      </w:rPr>
      <w:t>.0</w:t>
    </w:r>
    <w:r w:rsidR="008D20A0">
      <w:rPr>
        <w:sz w:val="22"/>
        <w:szCs w:val="22"/>
      </w:rPr>
      <w:t>5</w:t>
    </w:r>
    <w:r w:rsidR="004E63FE" w:rsidRPr="004E63FE">
      <w:rPr>
        <w:sz w:val="22"/>
        <w:szCs w:val="22"/>
      </w:rPr>
      <w:t>.24</w:t>
    </w:r>
  </w:p>
  <w:p w14:paraId="357664C1" w14:textId="3A1119B2" w:rsidR="00B345A7" w:rsidRPr="00CB520A" w:rsidRDefault="00B345A7" w:rsidP="00B345A7">
    <w:pPr>
      <w:pStyle w:val="Topptekst"/>
      <w:pBdr>
        <w:bottom w:val="single" w:sz="4" w:space="1" w:color="auto"/>
      </w:pBdr>
      <w:tabs>
        <w:tab w:val="clear" w:pos="4153"/>
        <w:tab w:val="clear" w:pos="8306"/>
        <w:tab w:val="left" w:pos="1418"/>
        <w:tab w:val="left" w:pos="7371"/>
        <w:tab w:val="right" w:pos="9214"/>
      </w:tabs>
      <w:spacing w:after="0" w:line="276" w:lineRule="auto"/>
      <w:rPr>
        <w:sz w:val="22"/>
        <w:szCs w:val="22"/>
      </w:rPr>
    </w:pPr>
    <w:r w:rsidRPr="00CB520A">
      <w:rPr>
        <w:sz w:val="22"/>
        <w:szCs w:val="22"/>
      </w:rPr>
      <w:t>Tittel:</w:t>
    </w:r>
    <w:r>
      <w:rPr>
        <w:sz w:val="22"/>
        <w:szCs w:val="22"/>
      </w:rPr>
      <w:t xml:space="preserve"> </w:t>
    </w:r>
    <w:r w:rsidR="004E63FE">
      <w:rPr>
        <w:sz w:val="22"/>
        <w:szCs w:val="22"/>
      </w:rPr>
      <w:t>K9710 Sykehussenger</w:t>
    </w:r>
    <w:r w:rsidR="008D2AB7">
      <w:rPr>
        <w:color w:val="FF0000"/>
        <w:sz w:val="22"/>
        <w:szCs w:val="22"/>
      </w:rPr>
      <w:t xml:space="preserve"> </w:t>
    </w:r>
    <w:r w:rsidR="00F27530">
      <w:rPr>
        <w:sz w:val="22"/>
        <w:szCs w:val="22"/>
      </w:rPr>
      <w:t>Bila</w:t>
    </w:r>
    <w:r w:rsidR="003F5561">
      <w:rPr>
        <w:sz w:val="22"/>
        <w:szCs w:val="22"/>
      </w:rPr>
      <w:t>g</w:t>
    </w:r>
    <w:r w:rsidR="00F27530">
      <w:rPr>
        <w:sz w:val="22"/>
        <w:szCs w:val="22"/>
      </w:rPr>
      <w:t xml:space="preserve"> F1</w:t>
    </w:r>
    <w:r w:rsidR="003F5561">
      <w:rPr>
        <w:sz w:val="22"/>
        <w:szCs w:val="22"/>
      </w:rPr>
      <w:t>U</w:t>
    </w:r>
    <w:r w:rsidR="00F27530">
      <w:rPr>
        <w:sz w:val="22"/>
        <w:szCs w:val="22"/>
      </w:rPr>
      <w:t xml:space="preserve"> Pris</w:t>
    </w:r>
    <w:r w:rsidR="00B11AFC">
      <w:rPr>
        <w:sz w:val="22"/>
        <w:szCs w:val="22"/>
      </w:rPr>
      <w:t>dokument</w:t>
    </w:r>
    <w:r>
      <w:rPr>
        <w:sz w:val="22"/>
        <w:szCs w:val="22"/>
      </w:rPr>
      <w:tab/>
      <w:t>Side:</w:t>
    </w:r>
    <w:r w:rsidRPr="00CB520A">
      <w:rPr>
        <w:sz w:val="22"/>
        <w:szCs w:val="22"/>
      </w:rPr>
      <w:tab/>
    </w:r>
    <w:r w:rsidRPr="00CF0190">
      <w:rPr>
        <w:rStyle w:val="Sidetall"/>
        <w:rFonts w:cs="Arial"/>
        <w:sz w:val="22"/>
        <w:szCs w:val="22"/>
      </w:rPr>
      <w:fldChar w:fldCharType="begin"/>
    </w:r>
    <w:r w:rsidRPr="00CF0190">
      <w:rPr>
        <w:rStyle w:val="Sidetall"/>
        <w:rFonts w:cs="Arial"/>
        <w:sz w:val="22"/>
        <w:szCs w:val="22"/>
      </w:rPr>
      <w:instrText xml:space="preserve"> PAGE </w:instrText>
    </w:r>
    <w:r w:rsidRPr="00CF0190">
      <w:rPr>
        <w:rStyle w:val="Sidetall"/>
        <w:rFonts w:cs="Arial"/>
        <w:sz w:val="22"/>
        <w:szCs w:val="22"/>
      </w:rPr>
      <w:fldChar w:fldCharType="separate"/>
    </w:r>
    <w:r>
      <w:rPr>
        <w:rStyle w:val="Sidetall"/>
        <w:rFonts w:cs="Arial"/>
        <w:noProof/>
        <w:sz w:val="22"/>
        <w:szCs w:val="22"/>
      </w:rPr>
      <w:t>2</w:t>
    </w:r>
    <w:r w:rsidRPr="00CF0190">
      <w:rPr>
        <w:rStyle w:val="Sidetall"/>
        <w:rFonts w:cs="Arial"/>
        <w:sz w:val="22"/>
        <w:szCs w:val="22"/>
      </w:rPr>
      <w:fldChar w:fldCharType="end"/>
    </w:r>
    <w:r w:rsidRPr="00CF0190">
      <w:rPr>
        <w:snapToGrid w:val="0"/>
        <w:sz w:val="22"/>
        <w:szCs w:val="22"/>
      </w:rPr>
      <w:t xml:space="preserve"> av </w:t>
    </w:r>
    <w:r w:rsidRPr="00CF0190">
      <w:rPr>
        <w:rStyle w:val="Sidetall"/>
        <w:rFonts w:cs="Arial"/>
        <w:sz w:val="22"/>
        <w:szCs w:val="22"/>
      </w:rPr>
      <w:fldChar w:fldCharType="begin"/>
    </w:r>
    <w:r w:rsidRPr="00CF0190">
      <w:rPr>
        <w:rStyle w:val="Sidetall"/>
        <w:rFonts w:cs="Arial"/>
        <w:sz w:val="22"/>
        <w:szCs w:val="22"/>
      </w:rPr>
      <w:instrText xml:space="preserve"> NUMPAGES  \* MERGEFORMAT </w:instrText>
    </w:r>
    <w:r w:rsidRPr="00CF0190">
      <w:rPr>
        <w:rStyle w:val="Sidetall"/>
        <w:rFonts w:cs="Arial"/>
        <w:sz w:val="22"/>
        <w:szCs w:val="22"/>
      </w:rPr>
      <w:fldChar w:fldCharType="separate"/>
    </w:r>
    <w:r w:rsidRPr="00B714F3">
      <w:rPr>
        <w:rStyle w:val="Sidetall"/>
        <w:noProof/>
        <w:sz w:val="22"/>
        <w:szCs w:val="22"/>
      </w:rPr>
      <w:t>3</w:t>
    </w:r>
    <w:r w:rsidRPr="00CF0190">
      <w:rPr>
        <w:rStyle w:val="Sidetall"/>
        <w:rFonts w:cs="Arial"/>
        <w:sz w:val="22"/>
        <w:szCs w:val="22"/>
      </w:rPr>
      <w:fldChar w:fldCharType="end"/>
    </w:r>
  </w:p>
  <w:p w14:paraId="1A04165C" w14:textId="77777777" w:rsidR="00B345A7" w:rsidRPr="00CB520A" w:rsidRDefault="00B345A7" w:rsidP="00B345A7">
    <w:pPr>
      <w:pStyle w:val="Topptekst"/>
      <w:spacing w:after="0" w:line="276" w:lineRule="auto"/>
      <w:ind w:right="28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FC9A8" w14:textId="4AB7CE56" w:rsidR="00B345A7" w:rsidRDefault="00B345A7" w:rsidP="00B345A7">
    <w:pPr>
      <w:pStyle w:val="Topptekst"/>
      <w:ind w:left="540"/>
    </w:pPr>
    <w:r>
      <w:rPr>
        <w:noProof/>
      </w:rPr>
      <w:drawing>
        <wp:inline distT="0" distB="0" distL="0" distR="0" wp14:anchorId="2E22296C" wp14:editId="6F9BDB6A">
          <wp:extent cx="2195830" cy="450850"/>
          <wp:effectExtent l="0" t="0" r="0" b="6350"/>
          <wp:docPr id="2" name="Bilde 2" descr="helse-sorost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742139" name="Picture 2" descr="helse-sorost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5830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582E30" w14:textId="77777777" w:rsidR="00B345A7" w:rsidRDefault="00B345A7" w:rsidP="00B345A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40E07FC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58D5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E21015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D191CB4"/>
    <w:multiLevelType w:val="hybridMultilevel"/>
    <w:tmpl w:val="AD841D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422C7"/>
    <w:multiLevelType w:val="hybridMultilevel"/>
    <w:tmpl w:val="37480F9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D7A54"/>
    <w:multiLevelType w:val="hybridMultilevel"/>
    <w:tmpl w:val="703A04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E4BEE"/>
    <w:multiLevelType w:val="hybridMultilevel"/>
    <w:tmpl w:val="52EE0BD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85768"/>
    <w:multiLevelType w:val="hybridMultilevel"/>
    <w:tmpl w:val="0A04A1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204E1"/>
    <w:multiLevelType w:val="hybridMultilevel"/>
    <w:tmpl w:val="93F8F4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87ACF"/>
    <w:multiLevelType w:val="hybridMultilevel"/>
    <w:tmpl w:val="4D10DA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54828"/>
    <w:multiLevelType w:val="hybridMultilevel"/>
    <w:tmpl w:val="F9F4C0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C1E1E"/>
    <w:multiLevelType w:val="hybridMultilevel"/>
    <w:tmpl w:val="3EAA82A4"/>
    <w:lvl w:ilvl="0" w:tplc="0414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 w15:restartNumberingAfterBreak="0">
    <w:nsid w:val="3C3D2D59"/>
    <w:multiLevelType w:val="hybridMultilevel"/>
    <w:tmpl w:val="CA0EF3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E2756"/>
    <w:multiLevelType w:val="hybridMultilevel"/>
    <w:tmpl w:val="895E60C0"/>
    <w:lvl w:ilvl="0" w:tplc="F23EC974">
      <w:start w:val="1"/>
      <w:numFmt w:val="bullet"/>
      <w:pStyle w:val="Punktmerk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442C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3C0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1C45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D41D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02A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0A09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9022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C44C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D769F"/>
    <w:multiLevelType w:val="hybridMultilevel"/>
    <w:tmpl w:val="E94A79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80E79"/>
    <w:multiLevelType w:val="multilevel"/>
    <w:tmpl w:val="0EEA9634"/>
    <w:lvl w:ilvl="0">
      <w:start w:val="1"/>
      <w:numFmt w:val="decimal"/>
      <w:pStyle w:val="Overskrift1"/>
      <w:lvlText w:val="%1"/>
      <w:lvlJc w:val="left"/>
      <w:pPr>
        <w:ind w:left="716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10F0583"/>
    <w:multiLevelType w:val="hybridMultilevel"/>
    <w:tmpl w:val="33FC9DE8"/>
    <w:lvl w:ilvl="0" w:tplc="04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56042F90"/>
    <w:multiLevelType w:val="hybridMultilevel"/>
    <w:tmpl w:val="E87C79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CE61AB"/>
    <w:multiLevelType w:val="hybridMultilevel"/>
    <w:tmpl w:val="7FB2604E"/>
    <w:lvl w:ilvl="0" w:tplc="03C01734">
      <w:numFmt w:val="bullet"/>
      <w:lvlText w:val="•"/>
      <w:lvlJc w:val="left"/>
      <w:pPr>
        <w:ind w:left="720" w:hanging="72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F52EE0"/>
    <w:multiLevelType w:val="hybridMultilevel"/>
    <w:tmpl w:val="1FA426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87780"/>
    <w:multiLevelType w:val="hybridMultilevel"/>
    <w:tmpl w:val="83BA167A"/>
    <w:lvl w:ilvl="0" w:tplc="0414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5AA77433"/>
    <w:multiLevelType w:val="hybridMultilevel"/>
    <w:tmpl w:val="1820F4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81D65"/>
    <w:multiLevelType w:val="hybridMultilevel"/>
    <w:tmpl w:val="DC1A49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21200"/>
    <w:multiLevelType w:val="hybridMultilevel"/>
    <w:tmpl w:val="64A6AE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04202"/>
    <w:multiLevelType w:val="hybridMultilevel"/>
    <w:tmpl w:val="BD5CECBA"/>
    <w:lvl w:ilvl="0" w:tplc="6DE086C6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72D80"/>
    <w:multiLevelType w:val="hybridMultilevel"/>
    <w:tmpl w:val="CE9A97B4"/>
    <w:lvl w:ilvl="0" w:tplc="23221C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27903"/>
    <w:multiLevelType w:val="hybridMultilevel"/>
    <w:tmpl w:val="5DF016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85736">
    <w:abstractNumId w:val="2"/>
  </w:num>
  <w:num w:numId="2" w16cid:durableId="406071583">
    <w:abstractNumId w:val="1"/>
  </w:num>
  <w:num w:numId="3" w16cid:durableId="2021421531">
    <w:abstractNumId w:val="0"/>
  </w:num>
  <w:num w:numId="4" w16cid:durableId="1621572865">
    <w:abstractNumId w:val="13"/>
  </w:num>
  <w:num w:numId="5" w16cid:durableId="601954725">
    <w:abstractNumId w:val="15"/>
  </w:num>
  <w:num w:numId="6" w16cid:durableId="1523713218">
    <w:abstractNumId w:val="23"/>
  </w:num>
  <w:num w:numId="7" w16cid:durableId="227302578">
    <w:abstractNumId w:val="16"/>
  </w:num>
  <w:num w:numId="8" w16cid:durableId="1824420418">
    <w:abstractNumId w:val="11"/>
  </w:num>
  <w:num w:numId="9" w16cid:durableId="1884903976">
    <w:abstractNumId w:val="8"/>
  </w:num>
  <w:num w:numId="10" w16cid:durableId="1160347000">
    <w:abstractNumId w:val="14"/>
  </w:num>
  <w:num w:numId="11" w16cid:durableId="1031951423">
    <w:abstractNumId w:val="8"/>
  </w:num>
  <w:num w:numId="12" w16cid:durableId="494304678">
    <w:abstractNumId w:val="21"/>
  </w:num>
  <w:num w:numId="13" w16cid:durableId="1750496522">
    <w:abstractNumId w:val="19"/>
  </w:num>
  <w:num w:numId="14" w16cid:durableId="1804300452">
    <w:abstractNumId w:val="7"/>
  </w:num>
  <w:num w:numId="15" w16cid:durableId="676732697">
    <w:abstractNumId w:val="17"/>
  </w:num>
  <w:num w:numId="16" w16cid:durableId="1459183336">
    <w:abstractNumId w:val="10"/>
  </w:num>
  <w:num w:numId="17" w16cid:durableId="794981020">
    <w:abstractNumId w:val="18"/>
  </w:num>
  <w:num w:numId="18" w16cid:durableId="470559122">
    <w:abstractNumId w:val="24"/>
  </w:num>
  <w:num w:numId="19" w16cid:durableId="2143227531">
    <w:abstractNumId w:val="5"/>
  </w:num>
  <w:num w:numId="20" w16cid:durableId="50540650">
    <w:abstractNumId w:val="12"/>
  </w:num>
  <w:num w:numId="21" w16cid:durableId="241259770">
    <w:abstractNumId w:val="6"/>
  </w:num>
  <w:num w:numId="22" w16cid:durableId="825318614">
    <w:abstractNumId w:val="4"/>
  </w:num>
  <w:num w:numId="23" w16cid:durableId="1720587923">
    <w:abstractNumId w:val="25"/>
  </w:num>
  <w:num w:numId="24" w16cid:durableId="1164008272">
    <w:abstractNumId w:val="22"/>
  </w:num>
  <w:num w:numId="25" w16cid:durableId="1091777259">
    <w:abstractNumId w:val="9"/>
  </w:num>
  <w:num w:numId="26" w16cid:durableId="895318600">
    <w:abstractNumId w:val="3"/>
  </w:num>
  <w:num w:numId="27" w16cid:durableId="646784091">
    <w:abstractNumId w:val="26"/>
  </w:num>
  <w:num w:numId="28" w16cid:durableId="26515955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62D"/>
    <w:rsid w:val="00004BAC"/>
    <w:rsid w:val="00006D58"/>
    <w:rsid w:val="000124C4"/>
    <w:rsid w:val="00013D55"/>
    <w:rsid w:val="00031105"/>
    <w:rsid w:val="0003632A"/>
    <w:rsid w:val="00045FEB"/>
    <w:rsid w:val="00050CF9"/>
    <w:rsid w:val="00050FBE"/>
    <w:rsid w:val="000516F1"/>
    <w:rsid w:val="000563F9"/>
    <w:rsid w:val="00060559"/>
    <w:rsid w:val="000668E7"/>
    <w:rsid w:val="00074AEE"/>
    <w:rsid w:val="00076721"/>
    <w:rsid w:val="000828F9"/>
    <w:rsid w:val="00084B45"/>
    <w:rsid w:val="000A2CD4"/>
    <w:rsid w:val="000A47E4"/>
    <w:rsid w:val="000A7C70"/>
    <w:rsid w:val="000B192B"/>
    <w:rsid w:val="000C280D"/>
    <w:rsid w:val="000C3F6D"/>
    <w:rsid w:val="000D0F87"/>
    <w:rsid w:val="000D54F7"/>
    <w:rsid w:val="000D58D3"/>
    <w:rsid w:val="000E202C"/>
    <w:rsid w:val="000E5112"/>
    <w:rsid w:val="000E529B"/>
    <w:rsid w:val="000F535D"/>
    <w:rsid w:val="000F5C35"/>
    <w:rsid w:val="00102F5F"/>
    <w:rsid w:val="00105750"/>
    <w:rsid w:val="0010673B"/>
    <w:rsid w:val="00117526"/>
    <w:rsid w:val="001252D4"/>
    <w:rsid w:val="00127509"/>
    <w:rsid w:val="001301E9"/>
    <w:rsid w:val="00147B74"/>
    <w:rsid w:val="00150FF7"/>
    <w:rsid w:val="0016184E"/>
    <w:rsid w:val="00162385"/>
    <w:rsid w:val="00166D45"/>
    <w:rsid w:val="001706AA"/>
    <w:rsid w:val="001730A3"/>
    <w:rsid w:val="00183C97"/>
    <w:rsid w:val="001851DE"/>
    <w:rsid w:val="00187DBF"/>
    <w:rsid w:val="001A56D3"/>
    <w:rsid w:val="001A6A91"/>
    <w:rsid w:val="001A6AE1"/>
    <w:rsid w:val="001A7600"/>
    <w:rsid w:val="001A7D90"/>
    <w:rsid w:val="001C21EA"/>
    <w:rsid w:val="001D14DA"/>
    <w:rsid w:val="001D3D74"/>
    <w:rsid w:val="001E1DB0"/>
    <w:rsid w:val="001E5354"/>
    <w:rsid w:val="001E7809"/>
    <w:rsid w:val="001F5AFE"/>
    <w:rsid w:val="001F5C0E"/>
    <w:rsid w:val="00200F1F"/>
    <w:rsid w:val="002065B2"/>
    <w:rsid w:val="00211808"/>
    <w:rsid w:val="002124E1"/>
    <w:rsid w:val="00217581"/>
    <w:rsid w:val="002227BB"/>
    <w:rsid w:val="00224589"/>
    <w:rsid w:val="002470B9"/>
    <w:rsid w:val="00252292"/>
    <w:rsid w:val="0025318A"/>
    <w:rsid w:val="00262ADA"/>
    <w:rsid w:val="00265E95"/>
    <w:rsid w:val="00271006"/>
    <w:rsid w:val="00273F6A"/>
    <w:rsid w:val="00281D41"/>
    <w:rsid w:val="002900A7"/>
    <w:rsid w:val="00291D1C"/>
    <w:rsid w:val="00294A46"/>
    <w:rsid w:val="00296361"/>
    <w:rsid w:val="002A250F"/>
    <w:rsid w:val="002B223F"/>
    <w:rsid w:val="002B3246"/>
    <w:rsid w:val="002B4655"/>
    <w:rsid w:val="002B4A64"/>
    <w:rsid w:val="002D0852"/>
    <w:rsid w:val="002D20C5"/>
    <w:rsid w:val="002D39AE"/>
    <w:rsid w:val="002E1032"/>
    <w:rsid w:val="002E22B9"/>
    <w:rsid w:val="002E2D99"/>
    <w:rsid w:val="002F6755"/>
    <w:rsid w:val="003055C5"/>
    <w:rsid w:val="003065F1"/>
    <w:rsid w:val="00310647"/>
    <w:rsid w:val="00313CF4"/>
    <w:rsid w:val="003153DA"/>
    <w:rsid w:val="003156CC"/>
    <w:rsid w:val="00317DFD"/>
    <w:rsid w:val="00321259"/>
    <w:rsid w:val="00324A6B"/>
    <w:rsid w:val="00331B5E"/>
    <w:rsid w:val="00332CCD"/>
    <w:rsid w:val="0033378E"/>
    <w:rsid w:val="0033464B"/>
    <w:rsid w:val="003370F5"/>
    <w:rsid w:val="00337527"/>
    <w:rsid w:val="00343161"/>
    <w:rsid w:val="003512F5"/>
    <w:rsid w:val="003549D4"/>
    <w:rsid w:val="0036031F"/>
    <w:rsid w:val="00361BD7"/>
    <w:rsid w:val="003640D3"/>
    <w:rsid w:val="00370101"/>
    <w:rsid w:val="003717EB"/>
    <w:rsid w:val="00372F13"/>
    <w:rsid w:val="00382C66"/>
    <w:rsid w:val="0038572D"/>
    <w:rsid w:val="00394441"/>
    <w:rsid w:val="00394812"/>
    <w:rsid w:val="00395C0B"/>
    <w:rsid w:val="003A00B2"/>
    <w:rsid w:val="003B5A65"/>
    <w:rsid w:val="003B70EB"/>
    <w:rsid w:val="003C3080"/>
    <w:rsid w:val="003C50B5"/>
    <w:rsid w:val="003C7B46"/>
    <w:rsid w:val="003D480A"/>
    <w:rsid w:val="003D587D"/>
    <w:rsid w:val="003E06FF"/>
    <w:rsid w:val="003E1304"/>
    <w:rsid w:val="003E1465"/>
    <w:rsid w:val="003E215B"/>
    <w:rsid w:val="003E43E2"/>
    <w:rsid w:val="003E758B"/>
    <w:rsid w:val="003F1CB3"/>
    <w:rsid w:val="003F5561"/>
    <w:rsid w:val="003F689B"/>
    <w:rsid w:val="00403A3F"/>
    <w:rsid w:val="00404B4B"/>
    <w:rsid w:val="004125C8"/>
    <w:rsid w:val="00426EE3"/>
    <w:rsid w:val="00443E88"/>
    <w:rsid w:val="0045050D"/>
    <w:rsid w:val="004523AE"/>
    <w:rsid w:val="00455B45"/>
    <w:rsid w:val="004609C3"/>
    <w:rsid w:val="00462725"/>
    <w:rsid w:val="00462DDC"/>
    <w:rsid w:val="00463030"/>
    <w:rsid w:val="00463319"/>
    <w:rsid w:val="00464C87"/>
    <w:rsid w:val="004666EB"/>
    <w:rsid w:val="00466CFC"/>
    <w:rsid w:val="004705B1"/>
    <w:rsid w:val="00471B8D"/>
    <w:rsid w:val="00472DEA"/>
    <w:rsid w:val="00481F82"/>
    <w:rsid w:val="004A28A1"/>
    <w:rsid w:val="004A69C9"/>
    <w:rsid w:val="004A7574"/>
    <w:rsid w:val="004A781B"/>
    <w:rsid w:val="004B366A"/>
    <w:rsid w:val="004D39B1"/>
    <w:rsid w:val="004D5DEE"/>
    <w:rsid w:val="004D7D2A"/>
    <w:rsid w:val="004E1181"/>
    <w:rsid w:val="004E126F"/>
    <w:rsid w:val="004E56C3"/>
    <w:rsid w:val="004E63FE"/>
    <w:rsid w:val="004F4173"/>
    <w:rsid w:val="004F591C"/>
    <w:rsid w:val="004F7211"/>
    <w:rsid w:val="00500F56"/>
    <w:rsid w:val="00501352"/>
    <w:rsid w:val="00504E9D"/>
    <w:rsid w:val="0050577E"/>
    <w:rsid w:val="00506CA7"/>
    <w:rsid w:val="00510FCB"/>
    <w:rsid w:val="005122A8"/>
    <w:rsid w:val="00512C24"/>
    <w:rsid w:val="00535C30"/>
    <w:rsid w:val="00536A85"/>
    <w:rsid w:val="005553A3"/>
    <w:rsid w:val="00564D66"/>
    <w:rsid w:val="00564E43"/>
    <w:rsid w:val="00571730"/>
    <w:rsid w:val="005754CF"/>
    <w:rsid w:val="00575599"/>
    <w:rsid w:val="00575E26"/>
    <w:rsid w:val="005A1DA0"/>
    <w:rsid w:val="005A6C2F"/>
    <w:rsid w:val="005C0FE0"/>
    <w:rsid w:val="005C29B7"/>
    <w:rsid w:val="005C7E6B"/>
    <w:rsid w:val="005D3576"/>
    <w:rsid w:val="005D7A6A"/>
    <w:rsid w:val="005D7F04"/>
    <w:rsid w:val="005E15B2"/>
    <w:rsid w:val="005F0604"/>
    <w:rsid w:val="005F47F8"/>
    <w:rsid w:val="00601075"/>
    <w:rsid w:val="0060217D"/>
    <w:rsid w:val="00604223"/>
    <w:rsid w:val="00610A5C"/>
    <w:rsid w:val="00616231"/>
    <w:rsid w:val="00621FBC"/>
    <w:rsid w:val="0063013C"/>
    <w:rsid w:val="00630CC5"/>
    <w:rsid w:val="00631D8C"/>
    <w:rsid w:val="00642367"/>
    <w:rsid w:val="00642A64"/>
    <w:rsid w:val="00646FC2"/>
    <w:rsid w:val="006471E8"/>
    <w:rsid w:val="006516F8"/>
    <w:rsid w:val="006524AD"/>
    <w:rsid w:val="00671A16"/>
    <w:rsid w:val="006741DD"/>
    <w:rsid w:val="00680B46"/>
    <w:rsid w:val="00693896"/>
    <w:rsid w:val="00694A0E"/>
    <w:rsid w:val="00694EF2"/>
    <w:rsid w:val="006966DE"/>
    <w:rsid w:val="006A272D"/>
    <w:rsid w:val="006A37B1"/>
    <w:rsid w:val="006D013B"/>
    <w:rsid w:val="006D0265"/>
    <w:rsid w:val="006D28C3"/>
    <w:rsid w:val="006D5809"/>
    <w:rsid w:val="006D5851"/>
    <w:rsid w:val="006D5DAE"/>
    <w:rsid w:val="006E6DB5"/>
    <w:rsid w:val="006F0FCB"/>
    <w:rsid w:val="006F1DFD"/>
    <w:rsid w:val="006F2AE2"/>
    <w:rsid w:val="006F361B"/>
    <w:rsid w:val="006F7883"/>
    <w:rsid w:val="00701234"/>
    <w:rsid w:val="00703525"/>
    <w:rsid w:val="00713AEB"/>
    <w:rsid w:val="00715964"/>
    <w:rsid w:val="00716F85"/>
    <w:rsid w:val="00735450"/>
    <w:rsid w:val="007359EE"/>
    <w:rsid w:val="00741DD4"/>
    <w:rsid w:val="0075359B"/>
    <w:rsid w:val="007544A4"/>
    <w:rsid w:val="007667FB"/>
    <w:rsid w:val="00767B8A"/>
    <w:rsid w:val="00772041"/>
    <w:rsid w:val="0077234E"/>
    <w:rsid w:val="00776BD3"/>
    <w:rsid w:val="007A0E1D"/>
    <w:rsid w:val="007A44D7"/>
    <w:rsid w:val="007B790B"/>
    <w:rsid w:val="007C1115"/>
    <w:rsid w:val="007C59F5"/>
    <w:rsid w:val="007D2866"/>
    <w:rsid w:val="007D3060"/>
    <w:rsid w:val="007E064D"/>
    <w:rsid w:val="008059CA"/>
    <w:rsid w:val="008079C7"/>
    <w:rsid w:val="008114F9"/>
    <w:rsid w:val="00827AD0"/>
    <w:rsid w:val="00844FF9"/>
    <w:rsid w:val="00851940"/>
    <w:rsid w:val="008570C1"/>
    <w:rsid w:val="00863548"/>
    <w:rsid w:val="00864E9B"/>
    <w:rsid w:val="0086566E"/>
    <w:rsid w:val="008715DE"/>
    <w:rsid w:val="0087577B"/>
    <w:rsid w:val="00882D58"/>
    <w:rsid w:val="008938DF"/>
    <w:rsid w:val="008940A9"/>
    <w:rsid w:val="00897AF0"/>
    <w:rsid w:val="008B501F"/>
    <w:rsid w:val="008B5969"/>
    <w:rsid w:val="008C4671"/>
    <w:rsid w:val="008C5A4D"/>
    <w:rsid w:val="008D0EAE"/>
    <w:rsid w:val="008D20A0"/>
    <w:rsid w:val="008D2825"/>
    <w:rsid w:val="008D2AB7"/>
    <w:rsid w:val="008D2FDF"/>
    <w:rsid w:val="008D44A0"/>
    <w:rsid w:val="008D6305"/>
    <w:rsid w:val="008D70E3"/>
    <w:rsid w:val="008D768B"/>
    <w:rsid w:val="008E07DD"/>
    <w:rsid w:val="008E122A"/>
    <w:rsid w:val="008E31F1"/>
    <w:rsid w:val="008F03E6"/>
    <w:rsid w:val="008F755F"/>
    <w:rsid w:val="00901C10"/>
    <w:rsid w:val="009071D1"/>
    <w:rsid w:val="0091476E"/>
    <w:rsid w:val="009233B0"/>
    <w:rsid w:val="00936201"/>
    <w:rsid w:val="00946907"/>
    <w:rsid w:val="00947798"/>
    <w:rsid w:val="00951443"/>
    <w:rsid w:val="00957009"/>
    <w:rsid w:val="009579DF"/>
    <w:rsid w:val="009602A5"/>
    <w:rsid w:val="009603CA"/>
    <w:rsid w:val="00963FB7"/>
    <w:rsid w:val="009664C2"/>
    <w:rsid w:val="00971228"/>
    <w:rsid w:val="009726B8"/>
    <w:rsid w:val="0097642F"/>
    <w:rsid w:val="0097695C"/>
    <w:rsid w:val="009842E4"/>
    <w:rsid w:val="00986A56"/>
    <w:rsid w:val="009908C9"/>
    <w:rsid w:val="009959D8"/>
    <w:rsid w:val="00996840"/>
    <w:rsid w:val="00996F34"/>
    <w:rsid w:val="009A01DE"/>
    <w:rsid w:val="009A60CA"/>
    <w:rsid w:val="009B6FA0"/>
    <w:rsid w:val="009D09D7"/>
    <w:rsid w:val="009E335C"/>
    <w:rsid w:val="009F01EC"/>
    <w:rsid w:val="009F04DC"/>
    <w:rsid w:val="009F07E4"/>
    <w:rsid w:val="009F2255"/>
    <w:rsid w:val="009F73B2"/>
    <w:rsid w:val="009F7594"/>
    <w:rsid w:val="00A01C28"/>
    <w:rsid w:val="00A03F98"/>
    <w:rsid w:val="00A06C05"/>
    <w:rsid w:val="00A072C3"/>
    <w:rsid w:val="00A134C1"/>
    <w:rsid w:val="00A14611"/>
    <w:rsid w:val="00A21EA9"/>
    <w:rsid w:val="00A30D03"/>
    <w:rsid w:val="00A310A0"/>
    <w:rsid w:val="00A41F52"/>
    <w:rsid w:val="00A51423"/>
    <w:rsid w:val="00A53C6D"/>
    <w:rsid w:val="00A66749"/>
    <w:rsid w:val="00A8434D"/>
    <w:rsid w:val="00A93C2A"/>
    <w:rsid w:val="00A93F61"/>
    <w:rsid w:val="00A941C7"/>
    <w:rsid w:val="00AA15EA"/>
    <w:rsid w:val="00AA4013"/>
    <w:rsid w:val="00AA69B1"/>
    <w:rsid w:val="00AC4400"/>
    <w:rsid w:val="00AD0938"/>
    <w:rsid w:val="00AD52B2"/>
    <w:rsid w:val="00AD5F96"/>
    <w:rsid w:val="00AD7BD6"/>
    <w:rsid w:val="00AF5CAF"/>
    <w:rsid w:val="00AF62CD"/>
    <w:rsid w:val="00B00254"/>
    <w:rsid w:val="00B05F98"/>
    <w:rsid w:val="00B07D57"/>
    <w:rsid w:val="00B11AFC"/>
    <w:rsid w:val="00B220C3"/>
    <w:rsid w:val="00B345A7"/>
    <w:rsid w:val="00B41810"/>
    <w:rsid w:val="00B472D9"/>
    <w:rsid w:val="00B47F6F"/>
    <w:rsid w:val="00B50528"/>
    <w:rsid w:val="00B51F4F"/>
    <w:rsid w:val="00B56801"/>
    <w:rsid w:val="00B62F67"/>
    <w:rsid w:val="00B67A51"/>
    <w:rsid w:val="00B80F77"/>
    <w:rsid w:val="00B83F2A"/>
    <w:rsid w:val="00B86480"/>
    <w:rsid w:val="00B946EC"/>
    <w:rsid w:val="00BA1161"/>
    <w:rsid w:val="00BA608E"/>
    <w:rsid w:val="00BB2BC3"/>
    <w:rsid w:val="00BB4C38"/>
    <w:rsid w:val="00BC6766"/>
    <w:rsid w:val="00BC77CE"/>
    <w:rsid w:val="00BD4139"/>
    <w:rsid w:val="00BD6B04"/>
    <w:rsid w:val="00BE5497"/>
    <w:rsid w:val="00BF0A93"/>
    <w:rsid w:val="00BF1592"/>
    <w:rsid w:val="00BF3CB7"/>
    <w:rsid w:val="00BF7201"/>
    <w:rsid w:val="00C0438C"/>
    <w:rsid w:val="00C04A02"/>
    <w:rsid w:val="00C11444"/>
    <w:rsid w:val="00C14FBE"/>
    <w:rsid w:val="00C22588"/>
    <w:rsid w:val="00C228E2"/>
    <w:rsid w:val="00C309D7"/>
    <w:rsid w:val="00C33B56"/>
    <w:rsid w:val="00C379E2"/>
    <w:rsid w:val="00C47BE3"/>
    <w:rsid w:val="00C55C1E"/>
    <w:rsid w:val="00C654F9"/>
    <w:rsid w:val="00C73903"/>
    <w:rsid w:val="00C73D8E"/>
    <w:rsid w:val="00C74841"/>
    <w:rsid w:val="00C75266"/>
    <w:rsid w:val="00C75CB8"/>
    <w:rsid w:val="00C778DB"/>
    <w:rsid w:val="00C82DF3"/>
    <w:rsid w:val="00CA3A7C"/>
    <w:rsid w:val="00CA4CB9"/>
    <w:rsid w:val="00CA6741"/>
    <w:rsid w:val="00CB2A8B"/>
    <w:rsid w:val="00CB5216"/>
    <w:rsid w:val="00CC1507"/>
    <w:rsid w:val="00CC7BE3"/>
    <w:rsid w:val="00CD0B09"/>
    <w:rsid w:val="00CD3A3E"/>
    <w:rsid w:val="00CD3B40"/>
    <w:rsid w:val="00CD3B83"/>
    <w:rsid w:val="00CE0A62"/>
    <w:rsid w:val="00CE40BF"/>
    <w:rsid w:val="00CE5245"/>
    <w:rsid w:val="00CE6D84"/>
    <w:rsid w:val="00CE6F37"/>
    <w:rsid w:val="00CF3989"/>
    <w:rsid w:val="00CF3F35"/>
    <w:rsid w:val="00CF7190"/>
    <w:rsid w:val="00CF7D63"/>
    <w:rsid w:val="00D00BA6"/>
    <w:rsid w:val="00D13EFE"/>
    <w:rsid w:val="00D1661D"/>
    <w:rsid w:val="00D21F87"/>
    <w:rsid w:val="00D2260E"/>
    <w:rsid w:val="00D40FFD"/>
    <w:rsid w:val="00D4232C"/>
    <w:rsid w:val="00D439BB"/>
    <w:rsid w:val="00D46F14"/>
    <w:rsid w:val="00D562F9"/>
    <w:rsid w:val="00D6198F"/>
    <w:rsid w:val="00D62AC8"/>
    <w:rsid w:val="00D64213"/>
    <w:rsid w:val="00D70E0F"/>
    <w:rsid w:val="00D73089"/>
    <w:rsid w:val="00D733DB"/>
    <w:rsid w:val="00D750A8"/>
    <w:rsid w:val="00D751BC"/>
    <w:rsid w:val="00D81772"/>
    <w:rsid w:val="00D8197E"/>
    <w:rsid w:val="00D874BA"/>
    <w:rsid w:val="00D909C8"/>
    <w:rsid w:val="00D9262D"/>
    <w:rsid w:val="00D929BF"/>
    <w:rsid w:val="00D96BD5"/>
    <w:rsid w:val="00DA0A3D"/>
    <w:rsid w:val="00DA2D0A"/>
    <w:rsid w:val="00DB3138"/>
    <w:rsid w:val="00DB3BCF"/>
    <w:rsid w:val="00DB4870"/>
    <w:rsid w:val="00DB4FD3"/>
    <w:rsid w:val="00DB7145"/>
    <w:rsid w:val="00DB74C1"/>
    <w:rsid w:val="00DC747F"/>
    <w:rsid w:val="00DD210A"/>
    <w:rsid w:val="00DD5CED"/>
    <w:rsid w:val="00DD6437"/>
    <w:rsid w:val="00DD7814"/>
    <w:rsid w:val="00DE1D7B"/>
    <w:rsid w:val="00DF5D2C"/>
    <w:rsid w:val="00DF634C"/>
    <w:rsid w:val="00E00C8C"/>
    <w:rsid w:val="00E075C4"/>
    <w:rsid w:val="00E22E55"/>
    <w:rsid w:val="00E25A0F"/>
    <w:rsid w:val="00E2654C"/>
    <w:rsid w:val="00E27888"/>
    <w:rsid w:val="00E35052"/>
    <w:rsid w:val="00E40A0B"/>
    <w:rsid w:val="00E42725"/>
    <w:rsid w:val="00E5698D"/>
    <w:rsid w:val="00E57214"/>
    <w:rsid w:val="00E60DAD"/>
    <w:rsid w:val="00E617BF"/>
    <w:rsid w:val="00E64606"/>
    <w:rsid w:val="00E663C6"/>
    <w:rsid w:val="00E714C6"/>
    <w:rsid w:val="00E7537F"/>
    <w:rsid w:val="00E9322F"/>
    <w:rsid w:val="00E95F5B"/>
    <w:rsid w:val="00E97F2E"/>
    <w:rsid w:val="00EA33A1"/>
    <w:rsid w:val="00EA5B28"/>
    <w:rsid w:val="00EB04D4"/>
    <w:rsid w:val="00EB5C36"/>
    <w:rsid w:val="00EC0535"/>
    <w:rsid w:val="00EC4DBC"/>
    <w:rsid w:val="00EC576E"/>
    <w:rsid w:val="00EC70C5"/>
    <w:rsid w:val="00EC71A4"/>
    <w:rsid w:val="00ED32EE"/>
    <w:rsid w:val="00ED61F9"/>
    <w:rsid w:val="00ED7A7E"/>
    <w:rsid w:val="00EE6E7E"/>
    <w:rsid w:val="00EF4918"/>
    <w:rsid w:val="00EF7C0D"/>
    <w:rsid w:val="00F01027"/>
    <w:rsid w:val="00F11891"/>
    <w:rsid w:val="00F240CD"/>
    <w:rsid w:val="00F246C1"/>
    <w:rsid w:val="00F25532"/>
    <w:rsid w:val="00F27530"/>
    <w:rsid w:val="00F429AF"/>
    <w:rsid w:val="00F4372C"/>
    <w:rsid w:val="00F448F4"/>
    <w:rsid w:val="00F513D3"/>
    <w:rsid w:val="00F52CCD"/>
    <w:rsid w:val="00F54364"/>
    <w:rsid w:val="00F55114"/>
    <w:rsid w:val="00F617E3"/>
    <w:rsid w:val="00F61AC0"/>
    <w:rsid w:val="00F63F22"/>
    <w:rsid w:val="00F64C67"/>
    <w:rsid w:val="00F6548A"/>
    <w:rsid w:val="00F65CDB"/>
    <w:rsid w:val="00F70B32"/>
    <w:rsid w:val="00F73034"/>
    <w:rsid w:val="00F760A2"/>
    <w:rsid w:val="00F8555B"/>
    <w:rsid w:val="00F90992"/>
    <w:rsid w:val="00F942B9"/>
    <w:rsid w:val="00F952BD"/>
    <w:rsid w:val="00FB07AF"/>
    <w:rsid w:val="00FD3B5B"/>
    <w:rsid w:val="00FE4735"/>
    <w:rsid w:val="79EDB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B68217"/>
  <w15:docId w15:val="{5630285E-DA42-43F9-9A49-D2E23E74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Times" w:hAnsi="Times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292"/>
    <w:pPr>
      <w:spacing w:after="120"/>
    </w:pPr>
    <w:rPr>
      <w:rFonts w:asciiTheme="minorHAnsi" w:hAnsiTheme="minorHAnsi"/>
      <w:sz w:val="24"/>
    </w:rPr>
  </w:style>
  <w:style w:type="paragraph" w:styleId="Overskrift1">
    <w:name w:val="heading 1"/>
    <w:basedOn w:val="Normal"/>
    <w:next w:val="Normal"/>
    <w:autoRedefine/>
    <w:qFormat/>
    <w:rsid w:val="003F5561"/>
    <w:pPr>
      <w:keepNext/>
      <w:numPr>
        <w:numId w:val="5"/>
      </w:numPr>
      <w:spacing w:before="240"/>
      <w:ind w:left="567" w:hanging="573"/>
      <w:outlineLvl w:val="0"/>
    </w:pPr>
    <w:rPr>
      <w:rFonts w:asciiTheme="majorHAnsi" w:hAnsiTheme="majorHAnsi" w:cs="Arial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qFormat/>
    <w:rsid w:val="00337527"/>
    <w:pPr>
      <w:numPr>
        <w:ilvl w:val="1"/>
        <w:numId w:val="5"/>
      </w:numPr>
      <w:spacing w:before="240"/>
      <w:ind w:left="709" w:hanging="709"/>
      <w:outlineLvl w:val="1"/>
    </w:pPr>
    <w:rPr>
      <w:rFonts w:asciiTheme="majorHAnsi" w:hAnsiTheme="majorHAnsi" w:cs="Arial"/>
      <w:b/>
      <w:sz w:val="28"/>
      <w:szCs w:val="24"/>
    </w:rPr>
  </w:style>
  <w:style w:type="paragraph" w:styleId="Overskrift3">
    <w:name w:val="heading 3"/>
    <w:basedOn w:val="Normal"/>
    <w:next w:val="Normal"/>
    <w:autoRedefine/>
    <w:qFormat/>
    <w:rsid w:val="003F1CB3"/>
    <w:pPr>
      <w:numPr>
        <w:ilvl w:val="2"/>
        <w:numId w:val="5"/>
      </w:numPr>
      <w:spacing w:before="240"/>
      <w:outlineLvl w:val="2"/>
    </w:pPr>
    <w:rPr>
      <w:rFonts w:asciiTheme="majorHAnsi" w:hAnsiTheme="majorHAnsi" w:cs="Arial"/>
      <w:b/>
      <w:szCs w:val="22"/>
    </w:rPr>
  </w:style>
  <w:style w:type="paragraph" w:styleId="Overskrift4">
    <w:name w:val="heading 4"/>
    <w:basedOn w:val="Normal"/>
    <w:next w:val="Normal"/>
    <w:autoRedefine/>
    <w:qFormat/>
    <w:rsid w:val="004513C5"/>
    <w:pPr>
      <w:keepNext/>
      <w:numPr>
        <w:ilvl w:val="3"/>
        <w:numId w:val="5"/>
      </w:numPr>
      <w:spacing w:before="240"/>
      <w:outlineLvl w:val="3"/>
    </w:pPr>
    <w:rPr>
      <w:rFonts w:asciiTheme="majorHAnsi" w:hAnsiTheme="majorHAnsi"/>
      <w:b/>
      <w:bCs/>
      <w:szCs w:val="28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941AA0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941AA0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941AA0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941AA0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941AA0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CB520A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character" w:styleId="Sidetall">
    <w:name w:val="page number"/>
    <w:basedOn w:val="Standardskriftforavsnitt"/>
  </w:style>
  <w:style w:type="character" w:styleId="Linjenummer">
    <w:name w:val="lin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CF0190"/>
    <w:pPr>
      <w:tabs>
        <w:tab w:val="left" w:pos="880"/>
        <w:tab w:val="right" w:leader="dot" w:pos="9345"/>
      </w:tabs>
      <w:ind w:left="245"/>
      <w:outlineLvl w:val="1"/>
    </w:pPr>
    <w:rPr>
      <w:rFonts w:asciiTheme="majorHAnsi" w:hAnsiTheme="majorHAnsi"/>
    </w:rPr>
  </w:style>
  <w:style w:type="paragraph" w:styleId="INNH3">
    <w:name w:val="toc 3"/>
    <w:basedOn w:val="Normal"/>
    <w:next w:val="Normal"/>
    <w:autoRedefine/>
    <w:uiPriority w:val="39"/>
    <w:rsid w:val="00CF0190"/>
    <w:pPr>
      <w:ind w:left="475"/>
      <w:outlineLvl w:val="2"/>
    </w:pPr>
    <w:rPr>
      <w:rFonts w:asciiTheme="majorHAnsi" w:hAnsiTheme="majorHAnsi"/>
    </w:rPr>
  </w:style>
  <w:style w:type="paragraph" w:styleId="INNH1">
    <w:name w:val="toc 1"/>
    <w:basedOn w:val="Normal"/>
    <w:next w:val="Normal"/>
    <w:autoRedefine/>
    <w:uiPriority w:val="39"/>
    <w:rsid w:val="00CF0190"/>
    <w:pPr>
      <w:ind w:left="476" w:hanging="476"/>
      <w:outlineLvl w:val="0"/>
    </w:pPr>
    <w:rPr>
      <w:rFonts w:asciiTheme="majorHAnsi" w:hAnsiTheme="majorHAnsi"/>
      <w:sz w:val="28"/>
    </w:rPr>
  </w:style>
  <w:style w:type="character" w:styleId="Hyperkobling">
    <w:name w:val="Hyperlink"/>
    <w:basedOn w:val="Standardskriftforavsnitt"/>
    <w:uiPriority w:val="99"/>
    <w:rsid w:val="006555EF"/>
    <w:rPr>
      <w:color w:val="0000FF"/>
      <w:u w:val="single"/>
    </w:rPr>
  </w:style>
  <w:style w:type="paragraph" w:styleId="Liste">
    <w:name w:val="List"/>
    <w:basedOn w:val="Normal"/>
    <w:rsid w:val="005A4DC7"/>
    <w:pPr>
      <w:ind w:left="283" w:hanging="283"/>
    </w:pPr>
  </w:style>
  <w:style w:type="paragraph" w:styleId="Brdtekst">
    <w:name w:val="Body Text"/>
    <w:basedOn w:val="Normal"/>
    <w:link w:val="BrdtekstTegn"/>
    <w:rsid w:val="005A4DC7"/>
  </w:style>
  <w:style w:type="paragraph" w:styleId="Nummerertliste4">
    <w:name w:val="List Number 4"/>
    <w:basedOn w:val="Normal"/>
    <w:rsid w:val="000906A0"/>
    <w:pPr>
      <w:numPr>
        <w:numId w:val="2"/>
      </w:numPr>
    </w:pPr>
  </w:style>
  <w:style w:type="paragraph" w:styleId="Nummerertliste">
    <w:name w:val="List Number"/>
    <w:basedOn w:val="Normal"/>
    <w:rsid w:val="005A4DC7"/>
    <w:pPr>
      <w:numPr>
        <w:numId w:val="1"/>
      </w:numPr>
    </w:pPr>
  </w:style>
  <w:style w:type="paragraph" w:styleId="Nummerertliste5">
    <w:name w:val="List Number 5"/>
    <w:basedOn w:val="Normal"/>
    <w:rsid w:val="000906A0"/>
    <w:pPr>
      <w:numPr>
        <w:numId w:val="3"/>
      </w:numPr>
    </w:pPr>
  </w:style>
  <w:style w:type="paragraph" w:styleId="Tittel">
    <w:name w:val="Title"/>
    <w:basedOn w:val="Normal"/>
    <w:link w:val="TittelTegn"/>
    <w:autoRedefine/>
    <w:qFormat/>
    <w:rsid w:val="00294A46"/>
    <w:pPr>
      <w:spacing w:before="120" w:after="240"/>
      <w:jc w:val="center"/>
    </w:pPr>
    <w:rPr>
      <w:rFonts w:ascii="Cambria" w:eastAsia="Times New Roman" w:hAnsi="Cambria" w:cs="Arial"/>
      <w:b/>
      <w:sz w:val="48"/>
    </w:rPr>
  </w:style>
  <w:style w:type="character" w:customStyle="1" w:styleId="TittelTegn">
    <w:name w:val="Tittel Tegn"/>
    <w:basedOn w:val="Standardskriftforavsnitt"/>
    <w:link w:val="Tittel"/>
    <w:rsid w:val="00294A46"/>
    <w:rPr>
      <w:rFonts w:ascii="Cambria" w:eastAsia="Times New Roman" w:hAnsi="Cambria" w:cs="Arial"/>
      <w:b/>
      <w:sz w:val="48"/>
    </w:rPr>
  </w:style>
  <w:style w:type="paragraph" w:customStyle="1" w:styleId="Ledetekst">
    <w:name w:val="Ledetekst"/>
    <w:basedOn w:val="Normal"/>
    <w:next w:val="Undertittel"/>
    <w:rsid w:val="00EF1120"/>
    <w:pPr>
      <w:spacing w:before="40"/>
    </w:pPr>
    <w:rPr>
      <w:rFonts w:eastAsia="Times New Roman" w:cs="Arial"/>
      <w:sz w:val="14"/>
    </w:rPr>
  </w:style>
  <w:style w:type="paragraph" w:styleId="Undertittel">
    <w:name w:val="Subtitle"/>
    <w:aliases w:val="nummer"/>
    <w:basedOn w:val="Normal"/>
    <w:next w:val="Brdtekst"/>
    <w:link w:val="UndertittelTegn"/>
    <w:rsid w:val="00EF1120"/>
    <w:pPr>
      <w:spacing w:before="120"/>
      <w:jc w:val="center"/>
    </w:pPr>
    <w:rPr>
      <w:rFonts w:asciiTheme="majorHAnsi" w:eastAsia="Times New Roman" w:hAnsiTheme="majorHAnsi" w:cs="Arial"/>
      <w:b/>
      <w:bCs/>
      <w:sz w:val="32"/>
      <w:szCs w:val="24"/>
    </w:rPr>
  </w:style>
  <w:style w:type="character" w:customStyle="1" w:styleId="UndertittelTegn">
    <w:name w:val="Undertittel Tegn"/>
    <w:aliases w:val="nummer Tegn"/>
    <w:basedOn w:val="Standardskriftforavsnitt"/>
    <w:link w:val="Undertittel"/>
    <w:rsid w:val="00EF1120"/>
    <w:rPr>
      <w:rFonts w:asciiTheme="majorHAnsi" w:eastAsia="Times New Roman" w:hAnsiTheme="majorHAnsi" w:cs="Arial"/>
      <w:b/>
      <w:bCs/>
      <w:sz w:val="32"/>
      <w:szCs w:val="24"/>
    </w:rPr>
  </w:style>
  <w:style w:type="paragraph" w:styleId="Listeavsnitt">
    <w:name w:val="List Paragraph"/>
    <w:basedOn w:val="Normal"/>
    <w:link w:val="ListeavsnittTegn"/>
    <w:uiPriority w:val="34"/>
    <w:qFormat/>
    <w:rsid w:val="0037579A"/>
    <w:pPr>
      <w:ind w:left="720"/>
      <w:contextualSpacing/>
    </w:pPr>
  </w:style>
  <w:style w:type="paragraph" w:customStyle="1" w:styleId="Punktmerking">
    <w:name w:val="Punktmerking"/>
    <w:basedOn w:val="Listeavsnitt"/>
    <w:link w:val="PunktmerkingTegn"/>
    <w:autoRedefine/>
    <w:qFormat/>
    <w:rsid w:val="0037579A"/>
    <w:pPr>
      <w:numPr>
        <w:numId w:val="4"/>
      </w:numPr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37579A"/>
    <w:rPr>
      <w:rFonts w:ascii="Garamond" w:hAnsi="Garamond"/>
      <w:sz w:val="24"/>
    </w:rPr>
  </w:style>
  <w:style w:type="character" w:customStyle="1" w:styleId="PunktmerkingTegn">
    <w:name w:val="Punktmerking Tegn"/>
    <w:basedOn w:val="ListeavsnittTegn"/>
    <w:link w:val="Punktmerking"/>
    <w:rsid w:val="0037579A"/>
    <w:rPr>
      <w:rFonts w:asciiTheme="minorHAnsi" w:hAnsiTheme="minorHAnsi"/>
      <w:sz w:val="24"/>
    </w:rPr>
  </w:style>
  <w:style w:type="character" w:customStyle="1" w:styleId="Overskrift5Tegn">
    <w:name w:val="Overskrift 5 Tegn"/>
    <w:basedOn w:val="Standardskriftforavsnitt"/>
    <w:link w:val="Overskrift5"/>
    <w:semiHidden/>
    <w:rsid w:val="00941AA0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BrdtekstTegn">
    <w:name w:val="Brødtekst Tegn"/>
    <w:basedOn w:val="Standardskriftforavsnitt"/>
    <w:link w:val="Brdtekst"/>
    <w:rsid w:val="00AC309C"/>
    <w:rPr>
      <w:rFonts w:ascii="Garamond" w:hAnsi="Garamond"/>
      <w:sz w:val="24"/>
    </w:rPr>
  </w:style>
  <w:style w:type="character" w:customStyle="1" w:styleId="Overskrift6Tegn">
    <w:name w:val="Overskrift 6 Tegn"/>
    <w:basedOn w:val="Standardskriftforavsnitt"/>
    <w:link w:val="Overskrift6"/>
    <w:semiHidden/>
    <w:rsid w:val="00941AA0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semiHidden/>
    <w:rsid w:val="00941AA0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semiHidden/>
    <w:rsid w:val="00941AA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semiHidden/>
    <w:rsid w:val="00941AA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941AA0"/>
    <w:pPr>
      <w:keepLines/>
      <w:numPr>
        <w:numId w:val="0"/>
      </w:numPr>
      <w:spacing w:after="0" w:line="259" w:lineRule="auto"/>
      <w:outlineLvl w:val="9"/>
    </w:pPr>
    <w:rPr>
      <w:rFonts w:eastAsiaTheme="majorEastAsia" w:cstheme="majorBidi"/>
      <w:b w:val="0"/>
      <w:color w:val="2F5496" w:themeColor="accent1" w:themeShade="BF"/>
    </w:rPr>
  </w:style>
  <w:style w:type="paragraph" w:styleId="Indeks1">
    <w:name w:val="index 1"/>
    <w:basedOn w:val="Normal"/>
    <w:next w:val="Normal"/>
    <w:autoRedefine/>
    <w:semiHidden/>
    <w:unhideWhenUsed/>
    <w:rsid w:val="00A620FE"/>
    <w:pPr>
      <w:spacing w:after="0"/>
      <w:ind w:left="240" w:hanging="240"/>
    </w:pPr>
  </w:style>
  <w:style w:type="character" w:styleId="Plassholdertekst">
    <w:name w:val="Placeholder Text"/>
    <w:basedOn w:val="Standardskriftforavsnitt"/>
    <w:uiPriority w:val="99"/>
    <w:semiHidden/>
    <w:rsid w:val="00D5380D"/>
    <w:rPr>
      <w:color w:val="808080"/>
    </w:rPr>
  </w:style>
  <w:style w:type="table" w:styleId="Tabellrutenett">
    <w:name w:val="Table Grid"/>
    <w:basedOn w:val="Vanligtabell"/>
    <w:uiPriority w:val="59"/>
    <w:rsid w:val="000B7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semiHidden/>
    <w:unhideWhenUsed/>
    <w:rsid w:val="000363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semiHidden/>
    <w:rsid w:val="0003632A"/>
    <w:rPr>
      <w:rFonts w:ascii="Segoe UI" w:hAnsi="Segoe UI" w:cs="Segoe UI"/>
      <w:sz w:val="18"/>
      <w:szCs w:val="18"/>
    </w:rPr>
  </w:style>
  <w:style w:type="character" w:styleId="Ulstomtale">
    <w:name w:val="Unresolved Mention"/>
    <w:basedOn w:val="Standardskriftforavsnitt"/>
    <w:rsid w:val="00462DDC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semiHidden/>
    <w:unhideWhenUsed/>
    <w:rsid w:val="008715DE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715DE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8715DE"/>
    <w:rPr>
      <w:rFonts w:asciiTheme="minorHAnsi" w:hAnsiTheme="minorHAnsi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715DE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8715DE"/>
    <w:rPr>
      <w:rFonts w:asciiTheme="minorHAnsi" w:hAnsiTheme="minorHAnsi"/>
      <w:b/>
      <w:bCs/>
    </w:rPr>
  </w:style>
  <w:style w:type="paragraph" w:styleId="Bildetekst">
    <w:name w:val="caption"/>
    <w:basedOn w:val="Normal"/>
    <w:next w:val="Normal"/>
    <w:semiHidden/>
    <w:unhideWhenUsed/>
    <w:qFormat/>
    <w:rsid w:val="00DD5CED"/>
    <w:pPr>
      <w:spacing w:after="200"/>
      <w:ind w:left="737"/>
    </w:pPr>
    <w:rPr>
      <w:rFonts w:eastAsia="Times New Roman" w:cstheme="minorHAnsi"/>
      <w:b/>
      <w:bCs/>
      <w:color w:val="000000" w:themeColor="text1"/>
      <w:sz w:val="18"/>
      <w:szCs w:val="18"/>
    </w:rPr>
  </w:style>
  <w:style w:type="table" w:customStyle="1" w:styleId="Tabellrutenett1">
    <w:name w:val="Tabellrutenett1"/>
    <w:basedOn w:val="Vanligtabell"/>
    <w:next w:val="Tabellrutenett"/>
    <w:uiPriority w:val="59"/>
    <w:rsid w:val="00013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rsid w:val="00337527"/>
    <w:rPr>
      <w:rFonts w:asciiTheme="majorHAnsi" w:hAnsiTheme="majorHAnsi" w:cs="Arial"/>
      <w:b/>
      <w:sz w:val="28"/>
      <w:szCs w:val="24"/>
    </w:rPr>
  </w:style>
  <w:style w:type="paragraph" w:styleId="Brdtekst2">
    <w:name w:val="Body Text 2"/>
    <w:basedOn w:val="Normal"/>
    <w:link w:val="Brdtekst2Tegn"/>
    <w:unhideWhenUsed/>
    <w:rsid w:val="0097642F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rsid w:val="0097642F"/>
    <w:rPr>
      <w:rFonts w:asciiTheme="minorHAnsi" w:hAnsiTheme="minorHAns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uls.Bakken\Desktop\Maler%20til%20Pims365\MAL%20Teknisk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ustomXmlPart xmlns="http://software-innovation/documentproduction">
  <view>
    <fields>
      <field datasource="TITTEL">
      </field>
      <field datasource="PROSJEKT">
      </field>
      <field datasource="KONTRAKT">
      </field>
      <field datasource="FAG">
      </field>
      <field datasource="DOK_TYPE">
      </field>
      <field datasource="REV">
      </field>
      <field datasource="Beskrivelse">
      </field>
      <field datasource="DOKNR">
      </field>
    </fields>
  </view>
</customXmlPart>
</file>

<file path=customXml/itemProps1.xml><?xml version="1.0" encoding="utf-8"?>
<ds:datastoreItem xmlns:ds="http://schemas.openxmlformats.org/officeDocument/2006/customXml" ds:itemID="{66041422-87A1-41AE-8D8F-6C1CE7F262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F48137-346A-48DC-BCAC-E7F1AC85066B}">
  <ds:schemaRefs>
    <ds:schemaRef ds:uri="http://software-innovation/documentproduc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Teknisk</Template>
  <TotalTime>90</TotalTime>
  <Pages>4</Pages>
  <Words>399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Bakken, Truls</dc:creator>
  <cp:keywords/>
  <cp:lastModifiedBy>Huseby, Svein</cp:lastModifiedBy>
  <cp:revision>39</cp:revision>
  <cp:lastPrinted>2003-09-25T23:02:00Z</cp:lastPrinted>
  <dcterms:created xsi:type="dcterms:W3CDTF">2023-03-06T07:05:00Z</dcterms:created>
  <dcterms:modified xsi:type="dcterms:W3CDTF">2024-05-15T13:26:00Z</dcterms:modified>
</cp:coreProperties>
</file>